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6C3" w:rsidRPr="007E5934" w:rsidRDefault="00E456C3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26" style="position:absolute;left:0;text-align:left;z-index:251602944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27" style="position:absolute;left:0;text-align:left;z-index:251601920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28" style="position:absolute;left:0;text-align:left;z-index:251603968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29" style="position:absolute;left:0;text-align:left;z-index:251604992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bookmarkStart w:id="0" w:name="Dropdown1"/>
      <w:r w:rsidRPr="004408DF">
        <w:rPr>
          <w:b/>
          <w:bCs/>
          <w:spacing w:val="20"/>
          <w:lang w:val="sr-Cyrl-CS"/>
        </w:rPr>
        <w:t xml:space="preserve">  </w:t>
      </w:r>
      <w:bookmarkEnd w:id="0"/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СЕПТЕМБАР"/>
              <w:listEntry w:val="                "/>
              <w:listEntry w:val="ОКТОБАР"/>
              <w:listEntry w:val="НОВЕМ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bookmarkStart w:id="1" w:name="Text5"/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bookmarkEnd w:id="1"/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30" style="position:absolute;left:0;text-align:left;z-index:251608064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1" style="position:absolute;left:0;text-align:left;z-index:251607040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2" style="position:absolute;left:0;text-align:left;z-index:251606016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bookmarkStart w:id="2" w:name="Text2"/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bookmarkEnd w:id="2"/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bookmarkStart w:id="3" w:name="Text3"/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bookmarkEnd w:id="3"/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bookmarkStart w:id="4" w:name="Text4"/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  <w:bookmarkEnd w:id="4"/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33" style="position:absolute;left:0;text-align:left;z-index:251600896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4" style="position:absolute;left:0;text-align:left;z-index:251599872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bookmarkStart w:id="5" w:name="Text1"/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  <w:bookmarkEnd w:id="5"/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3"/>
        <w:gridCol w:w="672"/>
        <w:gridCol w:w="4087"/>
        <w:gridCol w:w="1135"/>
        <w:gridCol w:w="1231"/>
        <w:gridCol w:w="1524"/>
        <w:gridCol w:w="1892"/>
        <w:gridCol w:w="1631"/>
        <w:gridCol w:w="2725"/>
      </w:tblGrid>
      <w:tr w:rsidR="00E456C3">
        <w:trPr>
          <w:trHeight w:val="557"/>
        </w:trPr>
        <w:tc>
          <w:tcPr>
            <w:tcW w:w="803" w:type="dxa"/>
            <w:vAlign w:val="center"/>
          </w:tcPr>
          <w:p w:rsidR="00E456C3" w:rsidRPr="00A56027" w:rsidRDefault="00E456C3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87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135" w:type="dxa"/>
            <w:vAlign w:val="center"/>
          </w:tcPr>
          <w:p w:rsidR="00E456C3" w:rsidRPr="008C33F3" w:rsidRDefault="00E456C3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31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24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92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25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bookmarkStart w:id="6" w:name="Text9"/>
      <w:tr w:rsidR="00E456C3">
        <w:trPr>
          <w:trHeight w:val="764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I.</w:t>
            </w:r>
            <w:r>
              <w:rPr>
                <w:lang w:val="sr-Cyrl-CS"/>
              </w:rPr>
              <w:fldChar w:fldCharType="end"/>
            </w:r>
            <w:bookmarkEnd w:id="6"/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1.</w:t>
            </w:r>
            <w:r>
              <w:rPr>
                <w:lang w:val="sr-Cyrl-CS"/>
              </w:rPr>
              <w:fldChar w:fldCharType="end"/>
            </w:r>
          </w:p>
        </w:tc>
        <w:bookmarkStart w:id="7" w:name="Text8"/>
        <w:tc>
          <w:tcPr>
            <w:tcW w:w="4087" w:type="dxa"/>
            <w:vAlign w:val="center"/>
          </w:tcPr>
          <w:p w:rsidR="00E456C3" w:rsidRPr="00B6638B" w:rsidRDefault="00E456C3" w:rsidP="003D5625">
            <w:pPr>
              <w:ind w:right="-85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 xml:space="preserve">Mein Zuhause </w:t>
            </w:r>
            <w:r>
              <w:rPr>
                <w:lang w:val="sr-Cyrl-CS"/>
              </w:rPr>
              <w:fldChar w:fldCharType="end"/>
            </w:r>
            <w:bookmarkEnd w:id="7"/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bookmarkStart w:id="8" w:name="Text10"/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  <w:bookmarkEnd w:id="8"/>
          </w:p>
        </w:tc>
        <w:tc>
          <w:tcPr>
            <w:tcW w:w="1524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</w:t>
            </w:r>
            <w:r>
              <w:rPr>
                <w:sz w:val="18"/>
                <w:szCs w:val="18"/>
                <w:lang w:val="sr-Cyrl-CS"/>
              </w:rPr>
              <w:t xml:space="preserve">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605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0657D6" w:rsidRDefault="00E456C3" w:rsidP="003D5625">
            <w:pPr>
              <w:ind w:right="-85"/>
              <w:rPr>
                <w:lang w:val="de-DE"/>
              </w:rPr>
            </w:pPr>
            <w:r w:rsidRPr="00CC44CE">
              <w:rPr>
                <w:highlight w:val="lightGray"/>
                <w:lang w:val="sr-Latn-CS"/>
              </w:rPr>
              <w:t>Das</w:t>
            </w:r>
            <w:r>
              <w:rPr>
                <w:lang w:val="sr-Latn-CS"/>
              </w:rPr>
              <w:t xml:space="preserve"> </w:t>
            </w: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 xml:space="preserve">Zimmer 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E275D5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529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0657D6" w:rsidRDefault="00E456C3" w:rsidP="003D5625">
            <w:pPr>
              <w:ind w:right="-85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 w:val="0"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Traurig und froh/Stimmungen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549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4.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116BD0" w:rsidRDefault="00E456C3" w:rsidP="003D5625">
            <w:pPr>
              <w:ind w:right="-85"/>
              <w:rPr>
                <w:lang w:val="de-DE"/>
              </w:rPr>
            </w:pPr>
            <w:r w:rsidRPr="00116BD0">
              <w:rPr>
                <w:highlight w:val="lightGray"/>
                <w:lang w:val="de-DE"/>
              </w:rPr>
              <w:t>Mein Zimmer</w:t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E275D5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116BD0" w:rsidRDefault="00E456C3" w:rsidP="003D5625">
            <w:pPr>
              <w:ind w:right="-85"/>
              <w:rPr>
                <w:lang w:val="de-DE"/>
              </w:rPr>
            </w:pPr>
            <w:r w:rsidRPr="00116BD0">
              <w:rPr>
                <w:highlight w:val="lightGray"/>
                <w:lang w:val="de-DE"/>
              </w:rPr>
              <w:t>Wo ist was?</w:t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382F1C" w:rsidRDefault="00E456C3" w:rsidP="003D5625">
            <w:pPr>
              <w:ind w:right="-85"/>
              <w:rPr>
                <w:lang w:val="de-DE"/>
              </w:rPr>
            </w:pPr>
            <w:r w:rsidRPr="00382F1C">
              <w:rPr>
                <w:highlight w:val="lightGray"/>
                <w:lang w:val="de-DE"/>
              </w:rPr>
              <w:t>Bilder beschreiben/Dativformen</w:t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84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811858" w:rsidRDefault="00E456C3" w:rsidP="003D5625">
            <w:pPr>
              <w:ind w:right="-85"/>
              <w:rPr>
                <w:lang w:val="sr-Cyrl-CS"/>
              </w:rPr>
            </w:pPr>
            <w:r w:rsidRPr="00382F1C">
              <w:rPr>
                <w:highlight w:val="lightGray"/>
                <w:lang w:val="de-DE"/>
              </w:rPr>
              <w:t>Ein Spiel</w:t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E275D5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E275D5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E275D5">
              <w:rPr>
                <w:sz w:val="18"/>
                <w:szCs w:val="18"/>
                <w:lang w:val="sr-Cyrl-CS"/>
              </w:rPr>
            </w:r>
            <w:r w:rsidRPr="00E275D5">
              <w:rPr>
                <w:sz w:val="18"/>
                <w:szCs w:val="18"/>
                <w:lang w:val="sr-Cyrl-CS"/>
              </w:rPr>
              <w:fldChar w:fldCharType="separate"/>
            </w:r>
            <w:r w:rsidRPr="00E275D5">
              <w:rPr>
                <w:noProof/>
                <w:sz w:val="18"/>
                <w:szCs w:val="18"/>
                <w:lang w:val="sr-Cyrl-CS"/>
              </w:rPr>
              <w:t xml:space="preserve"> TE / Д / М / А</w:t>
            </w:r>
            <w:r w:rsidRPr="00E275D5">
              <w:rPr>
                <w:sz w:val="18"/>
                <w:szCs w:val="18"/>
                <w:lang w:val="sr-Cyrl-CS"/>
              </w:rPr>
              <w:t xml:space="preserve"> </w:t>
            </w:r>
            <w:r w:rsidRPr="00E275D5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>уцбеник, радна свеска, табла, ЦД плејер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576"/>
        </w:trPr>
        <w:tc>
          <w:tcPr>
            <w:tcW w:w="803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382F1C" w:rsidRDefault="00E456C3" w:rsidP="003D5625">
            <w:pPr>
              <w:ind w:right="-85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Modalverb</w:t>
            </w:r>
            <w:r w:rsidRPr="00D74A5B">
              <w:rPr>
                <w:lang w:val="sr-Cyrl-CS"/>
              </w:rPr>
              <w:t>: "</w:t>
            </w:r>
            <w:r>
              <w:rPr>
                <w:lang w:val="de-DE"/>
              </w:rPr>
              <w:t>m</w:t>
            </w:r>
            <w:r w:rsidRPr="00D74A5B">
              <w:rPr>
                <w:lang w:val="sr-Cyrl-CS"/>
              </w:rPr>
              <w:t>ü</w:t>
            </w:r>
            <w:r>
              <w:rPr>
                <w:lang w:val="de-DE"/>
              </w:rPr>
              <w:t>ssen</w:t>
            </w:r>
            <w:r w:rsidRPr="00D74A5B">
              <w:rPr>
                <w:lang w:val="sr-Cyrl-CS"/>
              </w:rPr>
              <w:t>"</w:t>
            </w:r>
            <w:r>
              <w:rPr>
                <w:lang w:val="de-DE"/>
              </w:rPr>
              <w:t xml:space="preserve"> </w:t>
            </w:r>
            <w:r w:rsidRPr="00D74A5B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135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час обраде</w:t>
            </w:r>
            <w:r w:rsidRPr="00115417">
              <w:rPr>
                <w:sz w:val="18"/>
                <w:szCs w:val="18"/>
                <w:lang w:val="sr-Cyrl-CS"/>
              </w:rP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1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115417" w:rsidRDefault="00E456C3" w:rsidP="003D5625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Default="00E456C3" w:rsidP="003D5625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hRule="exact" w:val="526"/>
        </w:trPr>
        <w:tc>
          <w:tcPr>
            <w:tcW w:w="803" w:type="dxa"/>
            <w:vAlign w:val="center"/>
          </w:tcPr>
          <w:p w:rsidR="00E456C3" w:rsidRPr="00C47AE5" w:rsidRDefault="00E456C3" w:rsidP="003D5625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9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87" w:type="dxa"/>
            <w:vAlign w:val="center"/>
          </w:tcPr>
          <w:p w:rsidR="00E456C3" w:rsidRPr="003C1AE3" w:rsidRDefault="00E456C3" w:rsidP="003D5625">
            <w:pPr>
              <w:ind w:right="-156" w:firstLine="65"/>
              <w:rPr>
                <w:lang w:val="sr-Cyrl-CS"/>
              </w:rPr>
            </w:pPr>
            <w:r w:rsidRPr="00D22363">
              <w:rPr>
                <w:highlight w:val="lightGray"/>
                <w:lang w:val="de-DE"/>
              </w:rPr>
              <w:t>Anweisungen Imperativ</w:t>
            </w:r>
            <w:r>
              <w:rPr>
                <w:lang w:val="sr-Cyrl-CS"/>
              </w:rPr>
              <w:t xml:space="preserve"> </w:t>
            </w:r>
          </w:p>
        </w:tc>
        <w:tc>
          <w:tcPr>
            <w:tcW w:w="1135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bookmarkStart w:id="9" w:name="Text11"/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  <w:bookmarkEnd w:id="9"/>
          </w:p>
        </w:tc>
        <w:tc>
          <w:tcPr>
            <w:tcW w:w="1231" w:type="dxa"/>
            <w:vAlign w:val="center"/>
          </w:tcPr>
          <w:p w:rsidR="00E456C3" w:rsidRPr="007E5934" w:rsidRDefault="00E456C3" w:rsidP="003D5625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4" w:type="dxa"/>
            <w:vAlign w:val="center"/>
          </w:tcPr>
          <w:p w:rsidR="00E456C3" w:rsidRPr="007E5934" w:rsidRDefault="00E456C3" w:rsidP="003D5625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2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25" w:type="dxa"/>
            <w:vAlign w:val="center"/>
          </w:tcPr>
          <w:p w:rsidR="00E456C3" w:rsidRPr="003C1AE3" w:rsidRDefault="00E456C3" w:rsidP="003D5625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3D5625">
      <w:pPr>
        <w:rPr>
          <w:sz w:val="36"/>
          <w:szCs w:val="36"/>
        </w:rPr>
      </w:pPr>
    </w:p>
    <w:p w:rsidR="00E456C3" w:rsidRDefault="00E456C3" w:rsidP="003D5625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E456C3" w:rsidRPr="000657D6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noProof/>
          <w:lang w:val="sr-Latn-CS" w:eastAsia="sr-Latn-CS"/>
        </w:rPr>
        <w:pict>
          <v:line id="_x0000_s1035" style="position:absolute;left:0;text-align:left;z-index:-251705344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6" style="position:absolute;left:0;text-align:left;z-index:-251706368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7" style="position:absolute;left:0;text-align:left;z-index:-251707392" from="323.65pt,21.65pt" to="374.3pt,21.65pt" strokeweight="1pt">
            <v:stroke dashstyle="1 1" endcap="round"/>
          </v:line>
        </w:pict>
      </w:r>
      <w:r>
        <w:rPr>
          <w:lang w:val="sr-Latn-CS"/>
        </w:rPr>
        <w:t xml:space="preserve">                                 </w: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Latn-CS"/>
        </w:rPr>
        <w:t xml:space="preserve">    </w:t>
      </w:r>
      <w:r>
        <w:rPr>
          <w:lang w:val="sr-Cyrl-CS"/>
        </w:rPr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38" style="position:absolute;left:0;text-align:left;z-index:251615232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39" style="position:absolute;left:0;text-align:left;z-index:251614208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40" style="position:absolute;left:0;text-align:left;z-index:251616256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1" style="position:absolute;left:0;text-align:left;z-index:251617280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 w:rsidRPr="00484435"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result w:val="1"/>
              <w:listEntry w:val="                "/>
              <w:listEntry w:val="ОКТОБАР"/>
              <w:listEntry w:val="НОВЕМ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 w:rsidRPr="00484435">
        <w:rPr>
          <w:b/>
          <w:bCs/>
          <w:i/>
          <w:iCs/>
          <w:spacing w:val="20"/>
          <w:lang w:val="sr-Cyrl-CS"/>
        </w:rPr>
        <w:instrText xml:space="preserve"> FORMDROPDOWN </w:instrText>
      </w:r>
      <w:r w:rsidRPr="00484435">
        <w:rPr>
          <w:b/>
          <w:bCs/>
          <w:i/>
          <w:iCs/>
          <w:spacing w:val="20"/>
          <w:lang w:val="sr-Cyrl-CS"/>
        </w:rPr>
      </w:r>
      <w:r w:rsidRPr="00484435"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42" style="position:absolute;left:0;text-align:left;z-index:251620352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3" style="position:absolute;left:0;text-align:left;z-index:251619328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4" style="position:absolute;left:0;text-align:left;z-index:251618304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45" style="position:absolute;left:0;text-align:left;z-index:25161318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6" style="position:absolute;left:0;text-align:left;z-index:25161216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06"/>
        <w:gridCol w:w="673"/>
        <w:gridCol w:w="4100"/>
        <w:gridCol w:w="1097"/>
        <w:gridCol w:w="1232"/>
        <w:gridCol w:w="1529"/>
        <w:gridCol w:w="1898"/>
        <w:gridCol w:w="1633"/>
        <w:gridCol w:w="2732"/>
      </w:tblGrid>
      <w:tr w:rsidR="00E456C3">
        <w:trPr>
          <w:trHeight w:val="709"/>
        </w:trPr>
        <w:tc>
          <w:tcPr>
            <w:tcW w:w="806" w:type="dxa"/>
            <w:vAlign w:val="center"/>
          </w:tcPr>
          <w:p w:rsidR="00E456C3" w:rsidRPr="00A56027" w:rsidRDefault="00E456C3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100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E456C3" w:rsidRPr="008C33F3" w:rsidRDefault="00E456C3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32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29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98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3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32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5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0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8B5F7A" w:rsidRDefault="00E456C3" w:rsidP="00DA155A">
            <w:pPr>
              <w:ind w:left="17" w:right="-156" w:firstLine="17"/>
              <w:rPr>
                <w:lang w:val="de-DE"/>
              </w:rPr>
            </w:pPr>
            <w:r w:rsidRPr="008B5F7A">
              <w:rPr>
                <w:highlight w:val="lightGray"/>
                <w:lang w:val="de-DE"/>
              </w:rPr>
              <w:t>Wortschatz wiederholen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4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1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8B5F7A" w:rsidRDefault="00E456C3" w:rsidP="00DA155A">
            <w:pPr>
              <w:ind w:right="-156" w:firstLine="65"/>
              <w:rPr>
                <w:lang w:val="de-DE"/>
              </w:rPr>
            </w:pPr>
            <w:r w:rsidRPr="008B5F7A">
              <w:rPr>
                <w:highlight w:val="lightGray"/>
                <w:lang w:val="de-DE"/>
              </w:rPr>
              <w:t>Was kannst du nach der Lektion 8?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32" w:type="dxa"/>
            <w:vAlign w:val="center"/>
          </w:tcPr>
          <w:p w:rsidR="00E456C3" w:rsidRPr="008B5F7A" w:rsidRDefault="00E456C3" w:rsidP="00DA155A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29" w:type="dxa"/>
            <w:vAlign w:val="center"/>
          </w:tcPr>
          <w:p w:rsidR="00E456C3" w:rsidRPr="008B5F7A" w:rsidRDefault="00E456C3" w:rsidP="00DA155A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5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de-DE"/>
              </w:rPr>
              <w:t>II.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2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8B5F7A" w:rsidRDefault="00E456C3" w:rsidP="00DA155A">
            <w:pPr>
              <w:ind w:left="81" w:right="-156"/>
              <w:rPr>
                <w:lang w:val="de-DE"/>
              </w:rPr>
            </w:pPr>
            <w:r w:rsidRPr="008B5F7A">
              <w:rPr>
                <w:highlight w:val="lightGray"/>
                <w:lang w:val="de-DE"/>
              </w:rPr>
              <w:t>Das schmeckt gut</w:t>
            </w:r>
            <w:r w:rsidRPr="0032332B">
              <w:rPr>
                <w:highlight w:val="lightGray"/>
                <w:lang w:val="de-DE"/>
              </w:rPr>
              <w:t>/ Essen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</w:t>
            </w:r>
            <w:r>
              <w:rPr>
                <w:lang w:val="sr-Cyrl-CS"/>
              </w:rPr>
              <w:t>3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C77787" w:rsidRDefault="00E456C3" w:rsidP="00DA155A">
            <w:pPr>
              <w:ind w:right="-156" w:firstLine="17"/>
              <w:rPr>
                <w:lang w:val="de-DE"/>
              </w:rPr>
            </w:pPr>
            <w:r w:rsidRPr="0032332B">
              <w:rPr>
                <w:highlight w:val="lightGray"/>
                <w:lang w:val="de-DE"/>
              </w:rPr>
              <w:t>Was isst du gern?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5F64C8" w:rsidRDefault="00E456C3" w:rsidP="00DA155A">
            <w:pPr>
              <w:ind w:right="-156" w:firstLine="65"/>
              <w:rPr>
                <w:lang w:val="sr-Cyrl-CS"/>
              </w:rPr>
            </w:pPr>
            <w:r w:rsidRPr="008101AF">
              <w:rPr>
                <w:highlight w:val="lightGray"/>
                <w:lang w:val="de-DE"/>
              </w:rPr>
              <w:t>Interviews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84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5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3C1AE3" w:rsidRDefault="00E456C3" w:rsidP="00DA155A">
            <w:pPr>
              <w:ind w:right="-156" w:firstLine="65"/>
              <w:rPr>
                <w:lang w:val="sr-Cyrl-CS"/>
              </w:rPr>
            </w:pPr>
            <w:r w:rsidRPr="00A037F5">
              <w:rPr>
                <w:highlight w:val="lightGray"/>
                <w:lang w:val="de-DE"/>
              </w:rPr>
              <w:t>In der Kantine/Speiseplan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49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6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3C1AE3" w:rsidRDefault="00E456C3" w:rsidP="00DA155A">
            <w:pPr>
              <w:ind w:left="81" w:right="-156" w:hanging="16"/>
              <w:rPr>
                <w:lang w:val="sr-Cyrl-CS"/>
              </w:rPr>
            </w:pPr>
            <w:r w:rsidRPr="00A037F5">
              <w:rPr>
                <w:highlight w:val="lightGray"/>
                <w:lang w:val="de-DE"/>
              </w:rPr>
              <w:t>Spezialitäten in Deutschland, Österreich und in der Schweiz</w:t>
            </w:r>
          </w:p>
        </w:tc>
        <w:tc>
          <w:tcPr>
            <w:tcW w:w="1097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2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de-DE"/>
              </w:rPr>
              <w:t xml:space="preserve">TE </w:t>
            </w:r>
            <w:r>
              <w:rPr>
                <w:sz w:val="18"/>
                <w:szCs w:val="18"/>
                <w:lang w:val="sr-Cyrl-CS"/>
              </w:rPr>
              <w:t xml:space="preserve">/ Д / М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 w:rsidRPr="00664E4F">
              <w:rPr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Default="00E456C3" w:rsidP="00DA155A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val="749"/>
        </w:trPr>
        <w:tc>
          <w:tcPr>
            <w:tcW w:w="806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3C1AE3" w:rsidRDefault="00E456C3" w:rsidP="00DA155A">
            <w:pPr>
              <w:ind w:right="-156" w:firstLine="6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Imbiss</w:t>
            </w:r>
            <w:r w:rsidRPr="00C77787">
              <w:rPr>
                <w:noProof/>
                <w:lang w:val="sr-Cyrl-CS"/>
              </w:rPr>
              <w:t xml:space="preserve"> </w:t>
            </w:r>
            <w:r>
              <w:rPr>
                <w:noProof/>
                <w:lang w:val="de-DE"/>
              </w:rPr>
              <w:t>auf</w:t>
            </w:r>
            <w:r w:rsidRPr="00C77787">
              <w:rPr>
                <w:noProof/>
                <w:lang w:val="sr-Cyrl-CS"/>
              </w:rPr>
              <w:t xml:space="preserve"> </w:t>
            </w:r>
            <w:r>
              <w:rPr>
                <w:noProof/>
                <w:lang w:val="de-DE"/>
              </w:rPr>
              <w:t>dem</w:t>
            </w:r>
            <w:r w:rsidRPr="00C77787">
              <w:rPr>
                <w:noProof/>
                <w:lang w:val="sr-Cyrl-CS"/>
              </w:rPr>
              <w:t xml:space="preserve"> "</w:t>
            </w:r>
            <w:r>
              <w:rPr>
                <w:noProof/>
                <w:lang w:val="de-DE"/>
              </w:rPr>
              <w:t>Prater" in Wien</w:t>
            </w:r>
            <w:r w:rsidRPr="00C77787">
              <w:rPr>
                <w:noProof/>
                <w:lang w:val="sr-Cyrl-CS"/>
              </w:rPr>
              <w:t xml:space="preserve">   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Default="00E456C3" w:rsidP="00DA155A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val="749"/>
        </w:trPr>
        <w:tc>
          <w:tcPr>
            <w:tcW w:w="806" w:type="dxa"/>
            <w:vAlign w:val="center"/>
          </w:tcPr>
          <w:p w:rsidR="00E456C3" w:rsidRPr="00774709" w:rsidRDefault="00E456C3" w:rsidP="00DA155A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774709" w:rsidRDefault="00E456C3" w:rsidP="00DA155A">
            <w:pPr>
              <w:ind w:right="-156" w:firstLine="17"/>
              <w:rPr>
                <w:lang w:val="de-DE"/>
              </w:rPr>
            </w:pPr>
            <w:r w:rsidRPr="00774709">
              <w:rPr>
                <w:highlight w:val="lightGray"/>
                <w:lang w:val="de-DE"/>
              </w:rPr>
              <w:t>Sprechen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32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29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DA155A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DA155A">
      <w:pPr>
        <w:rPr>
          <w:sz w:val="36"/>
          <w:szCs w:val="36"/>
        </w:rPr>
      </w:pPr>
    </w:p>
    <w:p w:rsidR="00E456C3" w:rsidRPr="000657D6" w:rsidRDefault="00E456C3" w:rsidP="00DA155A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47" style="position:absolute;left:0;text-align:left;z-index:-251693056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8" style="position:absolute;left:0;text-align:left;z-index:-251694080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49" style="position:absolute;left:0;text-align:left;z-index:-251695104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Pr="009748C2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E456C3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50" style="position:absolute;left:0;text-align:left;z-index:251627520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1" style="position:absolute;left:0;text-align:left;z-index:251626496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52" style="position:absolute;left:0;text-align:left;z-index:251628544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3" style="position:absolute;left:0;text-align:left;z-index:251629568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НОВЕМБАР"/>
              <w:listEntry w:val="                "/>
              <w:listEntry w:val="ОКТОБАР"/>
              <w:listEntry w:val="ДЕЦ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54" style="position:absolute;left:0;text-align:left;z-index:251632640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5" style="position:absolute;left:0;text-align:left;z-index:251631616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6" style="position:absolute;left:0;text-align:left;z-index:251630592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57" style="position:absolute;left:0;text-align:left;z-index:251625472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58" style="position:absolute;left:0;text-align:left;z-index:251624448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89"/>
        <w:gridCol w:w="669"/>
        <w:gridCol w:w="3946"/>
        <w:gridCol w:w="1429"/>
        <w:gridCol w:w="1175"/>
        <w:gridCol w:w="1475"/>
        <w:gridCol w:w="1831"/>
        <w:gridCol w:w="1627"/>
        <w:gridCol w:w="2659"/>
      </w:tblGrid>
      <w:tr w:rsidR="00E456C3">
        <w:trPr>
          <w:trHeight w:val="557"/>
        </w:trPr>
        <w:tc>
          <w:tcPr>
            <w:tcW w:w="889" w:type="dxa"/>
            <w:vAlign w:val="center"/>
          </w:tcPr>
          <w:p w:rsidR="00E456C3" w:rsidRPr="00A56027" w:rsidRDefault="00E456C3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46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E456C3" w:rsidRPr="008C33F3" w:rsidRDefault="00E456C3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175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75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31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7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59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4"/>
        </w:trPr>
        <w:tc>
          <w:tcPr>
            <w:tcW w:w="889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19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FA5C06" w:rsidRDefault="00E456C3" w:rsidP="003D5625">
            <w:pPr>
              <w:ind w:right="-156" w:firstLine="65"/>
              <w:rPr>
                <w:lang w:val="de-DE"/>
              </w:rPr>
            </w:pPr>
            <w:r w:rsidRPr="00FA5C06">
              <w:rPr>
                <w:highlight w:val="lightGray"/>
                <w:lang w:val="de-DE"/>
              </w:rPr>
              <w:t>Zusammengesetzte Nomen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E456C3" w:rsidRPr="007E5934" w:rsidRDefault="00E456C3" w:rsidP="003D5625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7E5934" w:rsidRDefault="00E456C3" w:rsidP="003D5625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Pr="003C1AE3" w:rsidRDefault="00E456C3" w:rsidP="00FA5C06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5"/>
        </w:trPr>
        <w:tc>
          <w:tcPr>
            <w:tcW w:w="889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2</w:t>
            </w:r>
            <w:r>
              <w:rPr>
                <w:lang w:val="de-DE"/>
              </w:rPr>
              <w:t>0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973FD6" w:rsidRDefault="00E456C3" w:rsidP="003D5625">
            <w:pPr>
              <w:ind w:left="81" w:right="-156"/>
              <w:rPr>
                <w:lang w:val="de-DE"/>
              </w:rPr>
            </w:pPr>
            <w:r w:rsidRPr="00973FD6">
              <w:rPr>
                <w:highlight w:val="lightGray"/>
                <w:lang w:val="de-DE"/>
              </w:rPr>
              <w:t>Wortschatz wiederholen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r w:rsidRPr="00973FD6">
              <w:rPr>
                <w:sz w:val="18"/>
                <w:szCs w:val="18"/>
                <w:highlight w:val="lightGray"/>
                <w:lang w:val="sr-Cyrl-CS"/>
              </w:rPr>
              <w:t>систематизација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E456C3" w:rsidRPr="007E5934" w:rsidRDefault="00E456C3" w:rsidP="003D5625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7E5934" w:rsidRDefault="00E456C3" w:rsidP="003D5625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Pr="003C1AE3" w:rsidRDefault="00E456C3" w:rsidP="00973FD6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889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8B5F7A" w:rsidRDefault="00E456C3" w:rsidP="003D5625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9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175" w:type="dxa"/>
            <w:vAlign w:val="center"/>
          </w:tcPr>
          <w:p w:rsidR="00E456C3" w:rsidRPr="008B5F7A" w:rsidRDefault="00E456C3" w:rsidP="003D5625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75" w:type="dxa"/>
            <w:vAlign w:val="center"/>
          </w:tcPr>
          <w:p w:rsidR="00E456C3" w:rsidRPr="008B5F7A" w:rsidRDefault="00E456C3" w:rsidP="003D5625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Pr="003C1AE3" w:rsidRDefault="00E456C3" w:rsidP="00973FD6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889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de-DE"/>
              </w:rPr>
              <w:t>III.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3C1AE3" w:rsidRDefault="00E456C3" w:rsidP="003D5625">
            <w:pPr>
              <w:ind w:right="-156" w:firstLine="17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Meine Freizeit/</w:t>
            </w:r>
            <w:r w:rsidRPr="00973FD6">
              <w:rPr>
                <w:highlight w:val="lightGray"/>
                <w:lang w:val="de-DE"/>
              </w:rPr>
              <w:t>Monate und Jahreszeiten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E456C3" w:rsidRPr="007E5934" w:rsidRDefault="00E456C3" w:rsidP="003D5625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7E5934" w:rsidRDefault="00E456C3" w:rsidP="003D5625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Pr="003C1AE3" w:rsidRDefault="00E456C3" w:rsidP="00973FD6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84"/>
        </w:trPr>
        <w:tc>
          <w:tcPr>
            <w:tcW w:w="889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973FD6" w:rsidRDefault="00E456C3" w:rsidP="003D5625">
            <w:pPr>
              <w:ind w:right="-156" w:firstLine="65"/>
              <w:rPr>
                <w:lang w:val="de-DE"/>
              </w:rPr>
            </w:pPr>
            <w:r w:rsidRPr="00973FD6">
              <w:rPr>
                <w:highlight w:val="lightGray"/>
                <w:lang w:val="de-DE"/>
              </w:rPr>
              <w:t>Das macht Spaß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E456C3" w:rsidRPr="007E5934" w:rsidRDefault="00E456C3" w:rsidP="003D5625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5F3340" w:rsidRDefault="00E456C3" w:rsidP="003D5625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Pr="003C1AE3" w:rsidRDefault="00E456C3" w:rsidP="005F3340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49"/>
        </w:trPr>
        <w:tc>
          <w:tcPr>
            <w:tcW w:w="889" w:type="dxa"/>
            <w:vAlign w:val="center"/>
          </w:tcPr>
          <w:p w:rsidR="00E456C3" w:rsidRPr="003C1AE3" w:rsidRDefault="00E456C3" w:rsidP="003D5625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3D5625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24.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3C1AE3" w:rsidRDefault="00E456C3" w:rsidP="003D5625">
            <w:pPr>
              <w:ind w:left="81" w:right="-156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 xml:space="preserve"> Eine E-Mail aus Potsdam  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3D5625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175" w:type="dxa"/>
            <w:vAlign w:val="center"/>
          </w:tcPr>
          <w:p w:rsidR="00E456C3" w:rsidRPr="007E5934" w:rsidRDefault="00E456C3" w:rsidP="003D5625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7E5934" w:rsidRDefault="00E456C3" w:rsidP="003D5625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3D5625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3D5625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Default="00E456C3" w:rsidP="003D5625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49"/>
        </w:trPr>
        <w:tc>
          <w:tcPr>
            <w:tcW w:w="889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DA155A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25.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AD7534" w:rsidRDefault="00E456C3" w:rsidP="00DA155A">
            <w:pPr>
              <w:ind w:right="-85"/>
              <w:rPr>
                <w:lang w:val="de-DE"/>
              </w:rPr>
            </w:pPr>
            <w:r w:rsidRPr="005F3340">
              <w:rPr>
                <w:highlight w:val="lightGray"/>
                <w:lang w:val="de-DE"/>
              </w:rPr>
              <w:t>Modalverb</w:t>
            </w:r>
            <w:r>
              <w:rPr>
                <w:highlight w:val="lightGray"/>
                <w:lang w:val="de-DE"/>
              </w:rPr>
              <w:t>en</w:t>
            </w:r>
            <w:r w:rsidRPr="005F3340">
              <w:rPr>
                <w:highlight w:val="lightGray"/>
                <w:lang w:val="de-DE"/>
              </w:rPr>
              <w:t xml:space="preserve"> wollen und müssen</w:t>
            </w:r>
          </w:p>
        </w:tc>
        <w:tc>
          <w:tcPr>
            <w:tcW w:w="1429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sz w:val="18"/>
                <w:szCs w:val="18"/>
                <w:lang w:val="sr-Cyrl-CS"/>
              </w:rPr>
              <w:t>комбиновани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5F3340" w:rsidRDefault="00E456C3" w:rsidP="00DA155A">
            <w:pPr>
              <w:ind w:right="-122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Default="00E456C3" w:rsidP="00DA155A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49"/>
        </w:trPr>
        <w:tc>
          <w:tcPr>
            <w:tcW w:w="889" w:type="dxa"/>
            <w:vAlign w:val="center"/>
          </w:tcPr>
          <w:p w:rsidR="00E456C3" w:rsidRPr="005F3340" w:rsidRDefault="00E456C3" w:rsidP="00DA155A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9" w:type="dxa"/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6" w:type="dxa"/>
            <w:vAlign w:val="center"/>
          </w:tcPr>
          <w:p w:rsidR="00E456C3" w:rsidRPr="00C77787" w:rsidRDefault="00E456C3" w:rsidP="00DA155A">
            <w:pPr>
              <w:ind w:right="-156" w:firstLine="65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 xml:space="preserve">Umfrage zum Thema "Freizeit"  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175" w:type="dxa"/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5" w:type="dxa"/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31" w:type="dxa"/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59" w:type="dxa"/>
            <w:vAlign w:val="center"/>
          </w:tcPr>
          <w:p w:rsidR="00E456C3" w:rsidRPr="003C1AE3" w:rsidRDefault="00E456C3" w:rsidP="00DA155A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Pr="00AD7534" w:rsidRDefault="00E456C3" w:rsidP="00A05F37">
      <w:pPr>
        <w:rPr>
          <w:sz w:val="36"/>
          <w:szCs w:val="36"/>
          <w:lang w:val="de-DE"/>
        </w:rPr>
      </w:pPr>
    </w:p>
    <w:p w:rsidR="00E456C3" w:rsidRPr="00AD7534" w:rsidRDefault="00E456C3" w:rsidP="00A05F37">
      <w:pPr>
        <w:rPr>
          <w:sz w:val="36"/>
          <w:szCs w:val="36"/>
          <w:lang w:val="de-DE"/>
        </w:rPr>
      </w:pPr>
    </w:p>
    <w:p w:rsidR="00E456C3" w:rsidRPr="000657D6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59" style="position:absolute;left:0;text-align:left;z-index:-251680768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0" style="position:absolute;left:0;text-align:left;z-index:-251681792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1" style="position:absolute;left:0;text-align:left;z-index:-251682816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Pr="000657D6" w:rsidRDefault="00E456C3">
      <w:pPr>
        <w:rPr>
          <w:lang w:val="ru-RU"/>
        </w:rPr>
      </w:pPr>
    </w:p>
    <w:p w:rsidR="00E456C3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62" style="position:absolute;left:0;text-align:left;z-index:251639808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3" style="position:absolute;left:0;text-align:left;z-index:251638784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64" style="position:absolute;left:0;text-align:left;z-index:251640832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5" style="position:absolute;left:0;text-align:left;z-index:251641856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 </w:t>
      </w:r>
      <w:r>
        <w:rPr>
          <w:b/>
          <w:bCs/>
          <w:i/>
          <w:iCs/>
          <w:spacing w:val="20"/>
          <w:lang w:val="sr-Cyrl-CS"/>
        </w:rPr>
        <w:fldChar w:fldCharType="begin">
          <w:ffData>
            <w:name w:val=""/>
            <w:enabled/>
            <w:calcOnExit w:val="0"/>
            <w:ddList>
              <w:listEntry w:val="ДЕЦЕМБАР"/>
              <w:listEntry w:val="                "/>
              <w:listEntry w:val="ОКТОБАР"/>
              <w:listEntry w:val="НОВЕМБАР"/>
              <w:listEntry w:val="ЈАНУАР"/>
              <w:listEntry w:val="ФЕБРУАР"/>
              <w:listEntry w:val="МАРТ"/>
              <w:listEntry w:val="АПРИЛ"/>
              <w:listEntry w:val="МАЈ"/>
              <w:listEntry w:val="ЈУН"/>
            </w:ddList>
          </w:ffData>
        </w:fldChar>
      </w:r>
      <w:r>
        <w:rPr>
          <w:b/>
          <w:bCs/>
          <w:i/>
          <w:iCs/>
          <w:spacing w:val="20"/>
          <w:lang w:val="sr-Cyrl-CS"/>
        </w:rPr>
        <w:instrText xml:space="preserve"> FORMDROPDOWN </w:instrText>
      </w:r>
      <w:r>
        <w:rPr>
          <w:b/>
          <w:bCs/>
          <w:i/>
          <w:iCs/>
          <w:spacing w:val="20"/>
          <w:lang w:val="sr-Cyrl-CS"/>
        </w:rPr>
      </w:r>
      <w:r>
        <w:rPr>
          <w:b/>
          <w:bCs/>
          <w:i/>
          <w:i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66" style="position:absolute;left:0;text-align:left;z-index:251644928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7" style="position:absolute;left:0;text-align:left;z-index:251643904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68" style="position:absolute;left:0;text-align:left;z-index:251642880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69" style="position:absolute;left:0;text-align:left;z-index:251637760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0" style="position:absolute;left:0;text-align:left;z-index:251636736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3"/>
        <w:gridCol w:w="667"/>
        <w:gridCol w:w="3945"/>
        <w:gridCol w:w="1429"/>
        <w:gridCol w:w="1222"/>
        <w:gridCol w:w="1458"/>
        <w:gridCol w:w="1812"/>
        <w:gridCol w:w="1626"/>
        <w:gridCol w:w="2638"/>
      </w:tblGrid>
      <w:tr w:rsidR="00E456C3">
        <w:trPr>
          <w:trHeight w:val="557"/>
        </w:trPr>
        <w:tc>
          <w:tcPr>
            <w:tcW w:w="903" w:type="dxa"/>
            <w:vAlign w:val="center"/>
          </w:tcPr>
          <w:p w:rsidR="00E456C3" w:rsidRPr="00A56027" w:rsidRDefault="00E456C3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45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E456C3" w:rsidRPr="008C33F3" w:rsidRDefault="00E456C3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2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458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12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38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5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3C1AE3" w:rsidRDefault="00E456C3" w:rsidP="00A72689">
            <w:pPr>
              <w:ind w:right="-156" w:firstLine="17"/>
              <w:rPr>
                <w:lang w:val="sr-Cyrl-CS"/>
              </w:rPr>
            </w:pPr>
            <w:r w:rsidRPr="005F3340">
              <w:rPr>
                <w:highlight w:val="lightGray"/>
                <w:lang w:val="de-DE"/>
              </w:rPr>
              <w:t>Was machen wir zusammen?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Pr="003C1AE3" w:rsidRDefault="00E456C3" w:rsidP="00DA155A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4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28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5F3340" w:rsidRDefault="00E456C3" w:rsidP="00A72689">
            <w:pPr>
              <w:ind w:right="-156"/>
              <w:rPr>
                <w:lang w:val="de-DE"/>
              </w:rPr>
            </w:pPr>
            <w:r w:rsidRPr="005F3340">
              <w:rPr>
                <w:highlight w:val="lightGray"/>
                <w:lang w:val="de-DE"/>
              </w:rPr>
              <w:t>Zeitungsanzeigen/Lesestrategie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Pr="003C1AE3" w:rsidRDefault="00E456C3" w:rsidP="00DA155A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5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29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5F3340" w:rsidRDefault="00E456C3" w:rsidP="00A72689">
            <w:pPr>
              <w:ind w:right="-156"/>
              <w:rPr>
                <w:lang w:val="de-DE"/>
              </w:rPr>
            </w:pPr>
            <w:r w:rsidRPr="0038458D">
              <w:rPr>
                <w:highlight w:val="lightGray"/>
                <w:lang w:val="de-DE"/>
              </w:rPr>
              <w:t>Verneinung mit nicht/kein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Pr="003C1AE3" w:rsidRDefault="00E456C3" w:rsidP="00DA155A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t>3</w:t>
            </w:r>
            <w:r>
              <w:rPr>
                <w:lang w:val="de-DE"/>
              </w:rPr>
              <w:t>0.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38458D" w:rsidRDefault="00E456C3" w:rsidP="00A72689">
            <w:pPr>
              <w:ind w:right="-156" w:firstLine="17"/>
              <w:rPr>
                <w:lang w:val="de-DE"/>
              </w:rPr>
            </w:pPr>
            <w:r w:rsidRPr="00A44986">
              <w:rPr>
                <w:highlight w:val="lightGray"/>
                <w:lang w:val="de-DE"/>
              </w:rPr>
              <w:t>Schulzeit und Ferienzeit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Pr="003C1AE3" w:rsidRDefault="00E456C3" w:rsidP="00DA155A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31.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38458D" w:rsidRDefault="00E456C3" w:rsidP="00A72689">
            <w:pPr>
              <w:ind w:right="-156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Kleine Pause/ Weihnachten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Default="00E456C3" w:rsidP="00DA155A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32.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946E9F" w:rsidRDefault="00E456C3" w:rsidP="00A72689">
            <w:pPr>
              <w:ind w:right="-156" w:firstLine="33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Vorbereitung auf die  Klassenarbeit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72689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A72689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A72689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Default="00E456C3" w:rsidP="00DA155A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3" w:type="dxa"/>
            <w:vAlign w:val="center"/>
          </w:tcPr>
          <w:p w:rsidR="00E456C3" w:rsidRPr="003C1AE3" w:rsidRDefault="00E456C3" w:rsidP="00A72689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A72689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33.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946E9F" w:rsidRDefault="00E456C3" w:rsidP="00A72689">
            <w:pPr>
              <w:ind w:right="-156" w:firstLine="6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Erste Klassenarbeit</w:t>
            </w:r>
          </w:p>
        </w:tc>
        <w:tc>
          <w:tcPr>
            <w:tcW w:w="1429" w:type="dxa"/>
            <w:vAlign w:val="center"/>
          </w:tcPr>
          <w:p w:rsidR="00E456C3" w:rsidRPr="00946E9F" w:rsidRDefault="00E456C3" w:rsidP="00A72689">
            <w:pPr>
              <w:ind w:right="-45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2" w:type="dxa"/>
            <w:vAlign w:val="center"/>
          </w:tcPr>
          <w:p w:rsidR="00E456C3" w:rsidRPr="00946E9F" w:rsidRDefault="00E456C3" w:rsidP="00A72689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58" w:type="dxa"/>
            <w:vAlign w:val="center"/>
          </w:tcPr>
          <w:p w:rsidR="00E456C3" w:rsidRPr="00946E9F" w:rsidRDefault="00E456C3" w:rsidP="00A72689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A72689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72689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Default="00E456C3" w:rsidP="00DA155A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3" w:type="dxa"/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DA155A">
            <w:pPr>
              <w:ind w:right="-85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34.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946E9F" w:rsidRDefault="00E456C3" w:rsidP="00DA155A">
            <w:pPr>
              <w:ind w:right="-8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Verbesserung der Klassenarbeit</w:t>
            </w:r>
          </w:p>
        </w:tc>
        <w:tc>
          <w:tcPr>
            <w:tcW w:w="1429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2" w:type="dxa"/>
            <w:vAlign w:val="center"/>
          </w:tcPr>
          <w:p w:rsidR="00E456C3" w:rsidRPr="00946E9F" w:rsidRDefault="00E456C3" w:rsidP="00DA155A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458" w:type="dxa"/>
            <w:vAlign w:val="center"/>
          </w:tcPr>
          <w:p w:rsidR="00E456C3" w:rsidRPr="00946E9F" w:rsidRDefault="00E456C3" w:rsidP="00DA155A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2" w:type="dxa"/>
            <w:vAlign w:val="center"/>
          </w:tcPr>
          <w:p w:rsidR="00E456C3" w:rsidRPr="00115417" w:rsidRDefault="00E456C3" w:rsidP="00DA155A">
            <w:pPr>
              <w:ind w:right="-187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Default="00E456C3" w:rsidP="00DA155A">
            <w:pPr>
              <w:ind w:right="157"/>
              <w:jc w:val="center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3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7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35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45" w:type="dxa"/>
            <w:vAlign w:val="center"/>
          </w:tcPr>
          <w:p w:rsidR="00E456C3" w:rsidRPr="008F20C8" w:rsidRDefault="00E456C3" w:rsidP="008F20C8">
            <w:pPr>
              <w:ind w:left="17" w:right="-156"/>
              <w:rPr>
                <w:lang w:val="sr-Latn-CS"/>
              </w:rPr>
            </w:pPr>
            <w:r w:rsidRPr="008F20C8">
              <w:rPr>
                <w:highlight w:val="lightGray"/>
                <w:lang w:val="sr-Latn-CS"/>
              </w:rPr>
              <w:t>Weihnachten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2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5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2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38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  <w:r>
        <w:rPr>
          <w:lang w:val="sr-Latn-CS"/>
        </w:rPr>
        <w:tab/>
      </w:r>
    </w:p>
    <w:p w:rsidR="00E456C3" w:rsidRPr="00C474D6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  <w:r>
        <w:rPr>
          <w:noProof/>
          <w:lang w:val="sr-Latn-CS" w:eastAsia="sr-Latn-CS"/>
        </w:rPr>
        <w:pict>
          <v:line id="_x0000_s1071" style="position:absolute;left:0;text-align:left;z-index:-251668480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2" style="position:absolute;left:0;text-align:left;z-index:-251669504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3" style="position:absolute;left:0;text-align:left;z-index:-251670528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74" style="position:absolute;left:0;text-align:left;z-index:251652096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5" style="position:absolute;left:0;text-align:left;z-index:251651072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76" style="position:absolute;left:0;text-align:left;z-index:251653120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7" style="position:absolute;left:0;text-align:left;z-index:251654144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 </w:t>
      </w:r>
      <w:r w:rsidRPr="00D26E27">
        <w:rPr>
          <w:b/>
          <w:bCs/>
          <w:i/>
          <w:iCs/>
          <w:spacing w:val="20"/>
          <w:highlight w:val="lightGray"/>
          <w:lang w:val="sr-Cyrl-CS"/>
        </w:rPr>
        <w:t>ЈАНУАР</w:t>
      </w:r>
      <w:r>
        <w:rPr>
          <w:b/>
          <w:bCs/>
          <w:i/>
          <w:iCs/>
          <w:spacing w:val="20"/>
          <w:lang w:val="sr-Cyrl-CS"/>
        </w:rPr>
        <w:t xml:space="preserve">             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78" style="position:absolute;left:0;text-align:left;z-index:251657216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79" style="position:absolute;left:0;text-align:left;z-index:251656192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0" style="position:absolute;left:0;text-align:left;z-index:251655168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81" style="position:absolute;left:0;text-align:left;z-index:251650048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2" style="position:absolute;left:0;text-align:left;z-index:251649024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"/>
        <w:gridCol w:w="672"/>
        <w:gridCol w:w="4061"/>
        <w:gridCol w:w="1097"/>
        <w:gridCol w:w="1229"/>
        <w:gridCol w:w="1514"/>
        <w:gridCol w:w="1880"/>
        <w:gridCol w:w="1631"/>
        <w:gridCol w:w="2712"/>
      </w:tblGrid>
      <w:tr w:rsidR="00E456C3">
        <w:trPr>
          <w:trHeight w:val="557"/>
        </w:trPr>
        <w:tc>
          <w:tcPr>
            <w:tcW w:w="904" w:type="dxa"/>
            <w:vAlign w:val="center"/>
          </w:tcPr>
          <w:p w:rsidR="00E456C3" w:rsidRPr="00A56027" w:rsidRDefault="00E456C3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61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E456C3" w:rsidRPr="008C33F3" w:rsidRDefault="00E456C3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14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80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12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5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 w:rsidRPr="008F20C8"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8F20C8">
              <w:rPr>
                <w:lang w:val="sr-Cyrl-CS"/>
              </w:rPr>
              <w:instrText xml:space="preserve"> FORMTEXT </w:instrText>
            </w:r>
            <w:r w:rsidRPr="008F20C8">
              <w:rPr>
                <w:lang w:val="sr-Cyrl-CS"/>
              </w:rPr>
            </w:r>
            <w:r w:rsidRPr="008F20C8">
              <w:rPr>
                <w:lang w:val="sr-Cyrl-CS"/>
              </w:rPr>
              <w:fldChar w:fldCharType="separate"/>
            </w:r>
            <w:r w:rsidRPr="008F20C8">
              <w:rPr>
                <w:noProof/>
                <w:lang w:val="sr-Cyrl-CS"/>
              </w:rPr>
              <w:t> </w:t>
            </w:r>
            <w:r>
              <w:rPr>
                <w:lang w:val="sr-Latn-CS"/>
              </w:rPr>
              <w:t>IV</w:t>
            </w:r>
            <w:r w:rsidRPr="008F20C8">
              <w:rPr>
                <w:noProof/>
                <w:lang w:val="sr-Cyrl-CS"/>
              </w:rPr>
              <w:t> </w:t>
            </w:r>
            <w:r w:rsidRPr="008F20C8"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36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3C1AE3" w:rsidRDefault="00E456C3" w:rsidP="008F20C8">
            <w:pPr>
              <w:ind w:left="17" w:right="-156"/>
              <w:rPr>
                <w:lang w:val="sr-Cyrl-CS"/>
              </w:rPr>
            </w:pPr>
            <w:r w:rsidRPr="00946E9F">
              <w:rPr>
                <w:highlight w:val="lightGray"/>
                <w:lang w:val="de-DE"/>
              </w:rPr>
              <w:t xml:space="preserve">Das sieht gut </w:t>
            </w:r>
            <w:r w:rsidRPr="00A222BF">
              <w:rPr>
                <w:highlight w:val="lightGray"/>
                <w:lang w:val="de-DE"/>
              </w:rPr>
              <w:t>aus/Körperteile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37.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A222BF" w:rsidRDefault="00E456C3" w:rsidP="008F20C8">
            <w:pPr>
              <w:ind w:right="-156" w:firstLine="65"/>
              <w:rPr>
                <w:lang w:val="de-DE"/>
              </w:rPr>
            </w:pPr>
            <w:r w:rsidRPr="00A222BF">
              <w:rPr>
                <w:highlight w:val="lightGray"/>
                <w:lang w:val="de-DE"/>
              </w:rPr>
              <w:t>Ich habe Kopfschmerzen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38.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A222BF" w:rsidRDefault="00E456C3" w:rsidP="008F20C8">
            <w:pPr>
              <w:ind w:right="-156" w:firstLine="65"/>
              <w:rPr>
                <w:lang w:val="de-DE"/>
              </w:rPr>
            </w:pPr>
            <w:r w:rsidRPr="006F5194">
              <w:rPr>
                <w:highlight w:val="lightGray"/>
                <w:lang w:val="de-DE"/>
              </w:rPr>
              <w:t>Kleidung</w:t>
            </w:r>
            <w:r>
              <w:rPr>
                <w:lang w:val="de-DE"/>
              </w:rPr>
              <w:t xml:space="preserve"> 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A72689">
      <w:pPr>
        <w:rPr>
          <w:sz w:val="36"/>
          <w:szCs w:val="36"/>
        </w:rPr>
      </w:pPr>
    </w:p>
    <w:p w:rsidR="00E456C3" w:rsidRDefault="00E456C3" w:rsidP="00A05F37">
      <w:pPr>
        <w:rPr>
          <w:sz w:val="36"/>
          <w:szCs w:val="36"/>
        </w:rPr>
      </w:pPr>
    </w:p>
    <w:p w:rsidR="00E456C3" w:rsidRDefault="00E456C3" w:rsidP="00A05F37">
      <w:pPr>
        <w:rPr>
          <w:sz w:val="36"/>
          <w:szCs w:val="36"/>
        </w:rPr>
      </w:pPr>
    </w:p>
    <w:p w:rsidR="00E456C3" w:rsidRPr="000657D6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83" style="position:absolute;left:0;text-align:left;z-index:-251656192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4" style="position:absolute;left:0;text-align:left;z-index:-251657216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5" style="position:absolute;left:0;text-align:left;z-index:-251658240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Pr="009748C2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E456C3" w:rsidRPr="009748C2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E456C3" w:rsidRDefault="00E456C3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6F5194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6F5194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6F5194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86" style="position:absolute;left:0;text-align:left;z-index:251698176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7" style="position:absolute;left:0;text-align:left;z-index:251697152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6F5194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88" style="position:absolute;left:0;text-align:left;z-index:251699200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89" style="position:absolute;left:0;text-align:left;z-index:251700224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ФЕБРУАР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6F5194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090" style="position:absolute;left:0;text-align:left;z-index:251703296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1" style="position:absolute;left:0;text-align:left;z-index:251702272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2" style="position:absolute;left:0;text-align:left;z-index:251701248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6F5194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093" style="position:absolute;left:0;text-align:left;z-index:251696128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4" style="position:absolute;left:0;text-align:left;z-index:251695104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04"/>
        <w:gridCol w:w="672"/>
        <w:gridCol w:w="4061"/>
        <w:gridCol w:w="1097"/>
        <w:gridCol w:w="1229"/>
        <w:gridCol w:w="1514"/>
        <w:gridCol w:w="1880"/>
        <w:gridCol w:w="1631"/>
        <w:gridCol w:w="2712"/>
      </w:tblGrid>
      <w:tr w:rsidR="00E456C3">
        <w:trPr>
          <w:trHeight w:val="557"/>
        </w:trPr>
        <w:tc>
          <w:tcPr>
            <w:tcW w:w="904" w:type="dxa"/>
            <w:vAlign w:val="center"/>
          </w:tcPr>
          <w:p w:rsidR="00E456C3" w:rsidRPr="00A56027" w:rsidRDefault="00E456C3" w:rsidP="00A100AB">
            <w:pPr>
              <w:ind w:left="-142" w:right="-108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A100AB">
            <w:pPr>
              <w:ind w:left="-108" w:right="-141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61" w:type="dxa"/>
            <w:vAlign w:val="center"/>
          </w:tcPr>
          <w:p w:rsidR="00E456C3" w:rsidRPr="008C33F3" w:rsidRDefault="00E456C3" w:rsidP="00A100AB">
            <w:pPr>
              <w:ind w:right="157" w:firstLine="284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A100AB">
            <w:pPr>
              <w:ind w:right="-21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E456C3" w:rsidRPr="008C33F3" w:rsidRDefault="00E456C3" w:rsidP="00A100AB">
            <w:pPr>
              <w:ind w:left="-195" w:right="-195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229" w:type="dxa"/>
            <w:vAlign w:val="center"/>
          </w:tcPr>
          <w:p w:rsidR="00E456C3" w:rsidRPr="008C33F3" w:rsidRDefault="00E456C3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514" w:type="dxa"/>
            <w:vAlign w:val="center"/>
          </w:tcPr>
          <w:p w:rsidR="00E456C3" w:rsidRPr="008C33F3" w:rsidRDefault="00E456C3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80" w:type="dxa"/>
            <w:vAlign w:val="center"/>
          </w:tcPr>
          <w:p w:rsidR="00E456C3" w:rsidRPr="008C33F3" w:rsidRDefault="00E456C3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1" w:type="dxa"/>
            <w:vAlign w:val="center"/>
          </w:tcPr>
          <w:p w:rsidR="00E456C3" w:rsidRPr="008C33F3" w:rsidRDefault="00E456C3" w:rsidP="000810E2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12" w:type="dxa"/>
            <w:vAlign w:val="center"/>
          </w:tcPr>
          <w:p w:rsidR="00E456C3" w:rsidRPr="008C33F3" w:rsidRDefault="00E456C3" w:rsidP="000810E2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4"/>
        </w:trPr>
        <w:tc>
          <w:tcPr>
            <w:tcW w:w="904" w:type="dxa"/>
            <w:vAlign w:val="center"/>
          </w:tcPr>
          <w:p w:rsidR="00E456C3" w:rsidRPr="00C47AE5" w:rsidRDefault="00E456C3" w:rsidP="008F20C8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IV.</w:t>
            </w:r>
            <w:r>
              <w:rPr>
                <w:lang w:val="sr-Cyrl-CS"/>
              </w:rPr>
              <w:fldChar w:fldCharType="end"/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39.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3D54F1" w:rsidRDefault="00E456C3" w:rsidP="008F20C8">
            <w:pPr>
              <w:ind w:right="-156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 w:rsidRPr="003D54F1">
              <w:rPr>
                <w:noProof/>
                <w:lang w:val="sr-Cyrl-CS"/>
              </w:rPr>
              <w:t xml:space="preserve"> </w:t>
            </w:r>
            <w:r>
              <w:rPr>
                <w:lang w:val="sr-Cyrl-CS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Akkusativpronomen</w:t>
            </w:r>
            <w:r w:rsidRPr="003D54F1">
              <w:rPr>
                <w:lang w:val="sr-Cyrl-CS"/>
              </w:rPr>
              <w:t xml:space="preserve"> / </w:t>
            </w:r>
            <w:r>
              <w:rPr>
                <w:lang w:val="de-DE"/>
              </w:rPr>
              <w:t>Pluralfomen</w:t>
            </w:r>
            <w:r w:rsidRPr="003D54F1">
              <w:rPr>
                <w:lang w:val="sr-Cyrl-CS"/>
              </w:rPr>
              <w:t xml:space="preserve"> </w:t>
            </w:r>
            <w:r w:rsidRPr="00032BF5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fldChar w:fldCharType="end"/>
            </w:r>
            <w:r w:rsidRPr="003D54F1">
              <w:rPr>
                <w:noProof/>
                <w:lang w:val="sr-Cyrl-CS"/>
              </w:rPr>
              <w:t xml:space="preserve"> 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5"/>
        </w:trPr>
        <w:tc>
          <w:tcPr>
            <w:tcW w:w="904" w:type="dxa"/>
            <w:vAlign w:val="center"/>
          </w:tcPr>
          <w:p w:rsidR="00E456C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40.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6F5194" w:rsidRDefault="00E456C3" w:rsidP="008F20C8">
            <w:pPr>
              <w:ind w:right="-156" w:firstLine="65"/>
              <w:rPr>
                <w:lang w:val="de-DE"/>
              </w:rPr>
            </w:pPr>
            <w:r w:rsidRPr="006F5194">
              <w:rPr>
                <w:highlight w:val="lightGray"/>
                <w:lang w:val="de-DE"/>
              </w:rPr>
              <w:t>Wer ist es?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Default="00E456C3" w:rsidP="008F20C8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val="765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1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6F5194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Leserbriefe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2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C47AE5" w:rsidRDefault="00E456C3" w:rsidP="008F20C8">
            <w:pPr>
              <w:ind w:right="-156" w:firstLine="65"/>
              <w:rPr>
                <w:lang w:val="sr-Cyrl-CS"/>
              </w:rPr>
            </w:pPr>
            <w:r>
              <w:rPr>
                <w:highlight w:val="lightGray"/>
                <w:lang w:val="de-DE"/>
              </w:rPr>
              <w:t>Wiederholen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C47AE5">
              <w:rPr>
                <w:sz w:val="18"/>
                <w:szCs w:val="18"/>
                <w:highlight w:val="lightGray"/>
                <w:lang w:val="sr-Cyrl-CS"/>
              </w:rPr>
              <w:t>понављање</w:t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3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8B5F7A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11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229" w:type="dxa"/>
            <w:vAlign w:val="center"/>
          </w:tcPr>
          <w:p w:rsidR="00E456C3" w:rsidRPr="008B5F7A" w:rsidRDefault="00E456C3" w:rsidP="008F20C8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514" w:type="dxa"/>
            <w:vAlign w:val="center"/>
          </w:tcPr>
          <w:p w:rsidR="00E456C3" w:rsidRPr="008B5F7A" w:rsidRDefault="00E456C3" w:rsidP="008F20C8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84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V.</w:t>
            </w:r>
            <w:r>
              <w:rPr>
                <w:lang w:val="sr-Cyrl-CS"/>
              </w:rPr>
              <w:fldChar w:fldCharType="end"/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4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6F5194" w:rsidRDefault="00E456C3" w:rsidP="008F20C8">
            <w:pPr>
              <w:ind w:right="-156" w:firstLine="65"/>
              <w:rPr>
                <w:lang w:val="de-DE"/>
              </w:rPr>
            </w:pPr>
            <w:r w:rsidRPr="00792ECF">
              <w:rPr>
                <w:highlight w:val="lightGray"/>
                <w:lang w:val="de-DE"/>
              </w:rPr>
              <w:t xml:space="preserve">Partys/ </w:t>
            </w:r>
            <w:r w:rsidRPr="00FB42D1">
              <w:rPr>
                <w:highlight w:val="lightGray"/>
                <w:lang w:val="de-DE"/>
              </w:rPr>
              <w:t>Einladungen und Glückwünsche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49"/>
        </w:trPr>
        <w:tc>
          <w:tcPr>
            <w:tcW w:w="904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2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5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61" w:type="dxa"/>
            <w:vAlign w:val="center"/>
          </w:tcPr>
          <w:p w:rsidR="00E456C3" w:rsidRPr="006F5194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Telefongespräche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29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514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80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1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1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A72689">
      <w:pPr>
        <w:rPr>
          <w:sz w:val="36"/>
          <w:szCs w:val="36"/>
        </w:rPr>
      </w:pPr>
    </w:p>
    <w:p w:rsidR="00E456C3" w:rsidRDefault="00E456C3" w:rsidP="00A72689">
      <w:pPr>
        <w:rPr>
          <w:sz w:val="36"/>
          <w:szCs w:val="36"/>
        </w:rPr>
      </w:pPr>
    </w:p>
    <w:p w:rsidR="00E456C3" w:rsidRDefault="00E456C3" w:rsidP="00A72689">
      <w:pPr>
        <w:rPr>
          <w:sz w:val="36"/>
          <w:szCs w:val="36"/>
        </w:rPr>
      </w:pPr>
    </w:p>
    <w:p w:rsidR="00E456C3" w:rsidRPr="000657D6" w:rsidRDefault="00E456C3" w:rsidP="00A7268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095" style="position:absolute;left:0;text-align:left;z-index:-251610112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6" style="position:absolute;left:0;text-align:left;z-index:-251611136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7" style="position:absolute;left:0;text-align:left;z-index:-251612160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Pr="006F5194" w:rsidRDefault="00E456C3" w:rsidP="006F5194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E456C3" w:rsidRPr="006F5194" w:rsidRDefault="00E456C3" w:rsidP="00A05F37">
      <w:pPr>
        <w:spacing w:after="240"/>
        <w:jc w:val="center"/>
        <w:rPr>
          <w:b/>
          <w:bCs/>
          <w:spacing w:val="20"/>
          <w:sz w:val="28"/>
          <w:szCs w:val="28"/>
          <w:lang w:val="ru-RU"/>
        </w:rPr>
      </w:pPr>
    </w:p>
    <w:p w:rsidR="00E456C3" w:rsidRPr="007E5934" w:rsidRDefault="00E456C3" w:rsidP="00A05F37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098" style="position:absolute;left:0;text-align:left;z-index:251664384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099" style="position:absolute;left:0;text-align:left;z-index:251663360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00" style="position:absolute;left:0;text-align:left;z-index:251665408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1" style="position:absolute;left:0;text-align:left;z-index:251666432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lang w:val="sr-Cyrl-CS"/>
        </w:rPr>
        <w:t xml:space="preserve">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МАРТ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02" style="position:absolute;left:0;text-align:left;z-index:251669504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3" style="position:absolute;left:0;text-align:left;z-index:251668480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4" style="position:absolute;left:0;text-align:left;z-index:251667456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05" style="position:absolute;left:0;text-align:left;z-index:251662336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6" style="position:absolute;left:0;text-align:left;z-index:251661312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E456C3" w:rsidRPr="00590846" w:rsidRDefault="00E456C3" w:rsidP="00A05F37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327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"/>
        <w:gridCol w:w="805"/>
        <w:gridCol w:w="673"/>
        <w:gridCol w:w="4098"/>
        <w:gridCol w:w="1097"/>
        <w:gridCol w:w="1473"/>
        <w:gridCol w:w="1288"/>
        <w:gridCol w:w="1897"/>
        <w:gridCol w:w="1633"/>
        <w:gridCol w:w="2731"/>
      </w:tblGrid>
      <w:tr w:rsidR="00E456C3">
        <w:trPr>
          <w:trHeight w:val="557"/>
        </w:trPr>
        <w:tc>
          <w:tcPr>
            <w:tcW w:w="806" w:type="dxa"/>
            <w:gridSpan w:val="2"/>
            <w:vAlign w:val="center"/>
          </w:tcPr>
          <w:p w:rsidR="00E456C3" w:rsidRPr="00A56027" w:rsidRDefault="00E456C3" w:rsidP="00A100AB">
            <w:pPr>
              <w:ind w:left="-142" w:right="-108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A100AB">
            <w:pPr>
              <w:ind w:left="-108" w:right="-141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100" w:type="dxa"/>
            <w:vAlign w:val="center"/>
          </w:tcPr>
          <w:p w:rsidR="00E456C3" w:rsidRPr="008C33F3" w:rsidRDefault="00E456C3" w:rsidP="00A100AB">
            <w:pPr>
              <w:ind w:right="157" w:firstLine="284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A100AB">
            <w:pPr>
              <w:ind w:right="-21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097" w:type="dxa"/>
            <w:vAlign w:val="center"/>
          </w:tcPr>
          <w:p w:rsidR="00E456C3" w:rsidRPr="008C33F3" w:rsidRDefault="00E456C3" w:rsidP="00A100AB">
            <w:pPr>
              <w:ind w:left="-195" w:right="-195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473" w:type="dxa"/>
            <w:vAlign w:val="center"/>
          </w:tcPr>
          <w:p w:rsidR="00E456C3" w:rsidRPr="008C33F3" w:rsidRDefault="00E456C3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88" w:type="dxa"/>
            <w:vAlign w:val="center"/>
          </w:tcPr>
          <w:p w:rsidR="00E456C3" w:rsidRPr="008C33F3" w:rsidRDefault="00E456C3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98" w:type="dxa"/>
            <w:vAlign w:val="center"/>
          </w:tcPr>
          <w:p w:rsidR="00E456C3" w:rsidRPr="008C33F3" w:rsidRDefault="00E456C3" w:rsidP="00A100AB">
            <w:pPr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33" w:type="dxa"/>
            <w:vAlign w:val="center"/>
          </w:tcPr>
          <w:p w:rsidR="00E456C3" w:rsidRPr="008C33F3" w:rsidRDefault="00E456C3" w:rsidP="00A100AB">
            <w:pPr>
              <w:ind w:right="157" w:firstLine="284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732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hRule="exact" w:val="692"/>
        </w:trPr>
        <w:tc>
          <w:tcPr>
            <w:tcW w:w="806" w:type="dxa"/>
            <w:gridSpan w:val="2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4</w:t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6F5194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Ein Geburtstag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692"/>
        </w:trPr>
        <w:tc>
          <w:tcPr>
            <w:tcW w:w="806" w:type="dxa"/>
            <w:gridSpan w:val="2"/>
            <w:vAlign w:val="center"/>
          </w:tcPr>
          <w:p w:rsidR="00E456C3" w:rsidRPr="000C044F" w:rsidRDefault="00E456C3" w:rsidP="008F20C8">
            <w:pPr>
              <w:ind w:left="-142" w:right="-107" w:firstLine="142"/>
              <w:rPr>
                <w:lang w:val="de-DE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47.</w:t>
            </w:r>
          </w:p>
        </w:tc>
        <w:tc>
          <w:tcPr>
            <w:tcW w:w="4100" w:type="dxa"/>
            <w:vAlign w:val="center"/>
          </w:tcPr>
          <w:p w:rsidR="00E456C3" w:rsidRPr="006F5194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Dein Geburtstag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546"/>
        </w:trPr>
        <w:tc>
          <w:tcPr>
            <w:tcW w:w="806" w:type="dxa"/>
            <w:gridSpan w:val="2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48</w:t>
            </w:r>
            <w:r>
              <w:rPr>
                <w:lang w:val="sr-Cyrl-CS"/>
              </w:rPr>
              <w:t>.</w:t>
            </w:r>
          </w:p>
        </w:tc>
        <w:tc>
          <w:tcPr>
            <w:tcW w:w="4100" w:type="dxa"/>
            <w:vAlign w:val="center"/>
          </w:tcPr>
          <w:p w:rsidR="00E456C3" w:rsidRPr="00D92907" w:rsidRDefault="00E456C3" w:rsidP="008F20C8">
            <w:pPr>
              <w:ind w:right="-156" w:firstLine="65"/>
              <w:rPr>
                <w:highlight w:val="lightGray"/>
                <w:lang w:val="de-DE"/>
              </w:rPr>
            </w:pPr>
            <w:r w:rsidRPr="00D92907">
              <w:rPr>
                <w:highlight w:val="lightGray"/>
                <w:lang w:val="de-DE"/>
              </w:rPr>
              <w:t>Satzverbindung „deshalb“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hRule="exact" w:val="592"/>
        </w:trPr>
        <w:tc>
          <w:tcPr>
            <w:tcW w:w="806" w:type="dxa"/>
            <w:gridSpan w:val="2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49.</w:t>
            </w:r>
          </w:p>
        </w:tc>
        <w:tc>
          <w:tcPr>
            <w:tcW w:w="4100" w:type="dxa"/>
            <w:vAlign w:val="center"/>
          </w:tcPr>
          <w:p w:rsidR="00E456C3" w:rsidRPr="00D92907" w:rsidRDefault="00E456C3" w:rsidP="008F20C8">
            <w:pPr>
              <w:ind w:right="-156"/>
              <w:rPr>
                <w:highlight w:val="lightGray"/>
                <w:lang w:val="de-DE"/>
              </w:rPr>
            </w:pPr>
            <w:r w:rsidRPr="00D92907">
              <w:rPr>
                <w:highlight w:val="lightGray"/>
                <w:lang w:val="de-DE"/>
              </w:rPr>
              <w:t>Eine Party planen/Projekt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88"/>
        </w:trPr>
        <w:tc>
          <w:tcPr>
            <w:tcW w:w="806" w:type="dxa"/>
            <w:gridSpan w:val="2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0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  <w:r w:rsidRPr="003C1AE3">
              <w:rPr>
                <w:lang w:val="sr-Cyrl-CS"/>
              </w:rPr>
              <w:t xml:space="preserve"> </w:t>
            </w:r>
          </w:p>
        </w:tc>
        <w:tc>
          <w:tcPr>
            <w:tcW w:w="4100" w:type="dxa"/>
            <w:vAlign w:val="center"/>
          </w:tcPr>
          <w:p w:rsidR="00E456C3" w:rsidRPr="00D92907" w:rsidRDefault="00E456C3" w:rsidP="008F20C8">
            <w:pPr>
              <w:ind w:left="17" w:right="-156"/>
              <w:rPr>
                <w:highlight w:val="lightGray"/>
                <w:lang w:val="de-DE"/>
              </w:rPr>
            </w:pPr>
            <w:r w:rsidRPr="00D92907">
              <w:rPr>
                <w:highlight w:val="lightGray"/>
                <w:lang w:val="de-DE"/>
              </w:rPr>
              <w:t>Präteritum von sein und haben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gridBefore w:val="1"/>
          <w:trHeight w:val="505"/>
        </w:trPr>
        <w:tc>
          <w:tcPr>
            <w:tcW w:w="806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1</w:t>
            </w:r>
            <w:r>
              <w:rPr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D92907" w:rsidRDefault="00E456C3" w:rsidP="008F20C8">
            <w:pPr>
              <w:ind w:right="-156" w:firstLine="17"/>
              <w:rPr>
                <w:highlight w:val="lightGray"/>
                <w:lang w:val="de-DE"/>
              </w:rPr>
            </w:pPr>
            <w:r w:rsidRPr="00D92907">
              <w:rPr>
                <w:highlight w:val="lightGray"/>
                <w:lang w:val="de-DE"/>
              </w:rPr>
              <w:t>Über ein Fest erzählen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gridBefore w:val="1"/>
          <w:trHeight w:val="635"/>
        </w:trPr>
        <w:tc>
          <w:tcPr>
            <w:tcW w:w="806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</w:t>
            </w:r>
            <w:r>
              <w:rPr>
                <w:lang w:val="sr-Cyrl-CS"/>
              </w:rPr>
              <w:t>2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100" w:type="dxa"/>
            <w:vAlign w:val="center"/>
          </w:tcPr>
          <w:p w:rsidR="00E456C3" w:rsidRPr="00D92907" w:rsidRDefault="00E456C3" w:rsidP="008F20C8">
            <w:pPr>
              <w:ind w:right="-156" w:firstLine="65"/>
              <w:rPr>
                <w:highlight w:val="lightGray"/>
                <w:lang w:val="sr-Cyrl-CS"/>
              </w:rPr>
            </w:pPr>
            <w:r w:rsidRPr="00D92907">
              <w:rPr>
                <w:highlight w:val="lightGray"/>
                <w:lang w:val="de-DE"/>
              </w:rPr>
              <w:t>Was war gesten, vorgestern?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473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88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gridBefore w:val="1"/>
          <w:trHeight w:val="584"/>
        </w:trPr>
        <w:tc>
          <w:tcPr>
            <w:tcW w:w="806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VI.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3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53.</w:t>
            </w:r>
          </w:p>
        </w:tc>
        <w:tc>
          <w:tcPr>
            <w:tcW w:w="4100" w:type="dxa"/>
            <w:vAlign w:val="center"/>
          </w:tcPr>
          <w:p w:rsidR="00E456C3" w:rsidRPr="008B5F7A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Was kannst du nach der Lektion 12</w:t>
            </w:r>
            <w:r w:rsidRPr="008B5F7A">
              <w:rPr>
                <w:highlight w:val="lightGray"/>
                <w:lang w:val="de-DE"/>
              </w:rPr>
              <w:t>?</w:t>
            </w:r>
          </w:p>
        </w:tc>
        <w:tc>
          <w:tcPr>
            <w:tcW w:w="1097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473" w:type="dxa"/>
            <w:vAlign w:val="center"/>
          </w:tcPr>
          <w:p w:rsidR="00E456C3" w:rsidRPr="008B5F7A" w:rsidRDefault="00E456C3" w:rsidP="008F20C8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8B5F7A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88" w:type="dxa"/>
            <w:vAlign w:val="center"/>
          </w:tcPr>
          <w:p w:rsidR="00E456C3" w:rsidRPr="008B5F7A" w:rsidRDefault="00E456C3" w:rsidP="008F20C8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>
              <w:rPr>
                <w:sz w:val="18"/>
                <w:szCs w:val="18"/>
                <w:highlight w:val="lightGray"/>
                <w:lang w:val="sr-Cyrl-CS"/>
              </w:rPr>
              <w:t>ТЕ/Д/М</w:t>
            </w:r>
          </w:p>
        </w:tc>
        <w:tc>
          <w:tcPr>
            <w:tcW w:w="1898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33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732" w:type="dxa"/>
            <w:vAlign w:val="center"/>
          </w:tcPr>
          <w:p w:rsidR="00E456C3" w:rsidRPr="003C1AE3" w:rsidRDefault="00E456C3" w:rsidP="008F20C8">
            <w:pPr>
              <w:ind w:right="157"/>
              <w:jc w:val="center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D92907">
      <w:pPr>
        <w:spacing w:line="120" w:lineRule="auto"/>
        <w:rPr>
          <w:sz w:val="36"/>
          <w:szCs w:val="36"/>
        </w:rPr>
      </w:pPr>
    </w:p>
    <w:p w:rsidR="00E456C3" w:rsidRDefault="00E456C3" w:rsidP="00D92907">
      <w:pPr>
        <w:spacing w:line="120" w:lineRule="auto"/>
        <w:rPr>
          <w:sz w:val="36"/>
          <w:szCs w:val="36"/>
        </w:rPr>
      </w:pPr>
    </w:p>
    <w:p w:rsidR="00E456C3" w:rsidRPr="000657D6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107" style="position:absolute;left:0;text-align:left;z-index:-251643904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8" style="position:absolute;left:0;text-align:left;z-index:-251644928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09" style="position:absolute;left:0;text-align:left;z-index:-251645952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Default="00E456C3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A05F37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A05F37">
      <w:pPr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A05F37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110" style="position:absolute;left:0;text-align:left;z-index:251676672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1" style="position:absolute;left:0;text-align:left;z-index:251675648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A05F37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12" style="position:absolute;left:0;text-align:left;z-index:251677696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3" style="position:absolute;left:0;text-align:left;z-index:251678720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 w:rsidRPr="00A72689">
        <w:rPr>
          <w:b/>
          <w:bCs/>
          <w:i/>
          <w:i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АПРИЛ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12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14" style="position:absolute;left:0;text-align:left;z-index:251681792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5" style="position:absolute;left:0;text-align:left;z-index:251680768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6" style="position:absolute;left:0;text-align:left;z-index:251679744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A05F37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17" style="position:absolute;left:0;text-align:left;z-index:25167462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18" style="position:absolute;left:0;text-align:left;z-index:25167360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E456C3" w:rsidRPr="00590846" w:rsidRDefault="00E456C3" w:rsidP="00A05F37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291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668"/>
        <w:gridCol w:w="3976"/>
        <w:gridCol w:w="1429"/>
        <w:gridCol w:w="1318"/>
        <w:gridCol w:w="1242"/>
        <w:gridCol w:w="1815"/>
        <w:gridCol w:w="1626"/>
        <w:gridCol w:w="2643"/>
      </w:tblGrid>
      <w:tr w:rsidR="00E456C3">
        <w:trPr>
          <w:trHeight w:val="557"/>
        </w:trPr>
        <w:tc>
          <w:tcPr>
            <w:tcW w:w="983" w:type="dxa"/>
            <w:vAlign w:val="center"/>
          </w:tcPr>
          <w:p w:rsidR="00E456C3" w:rsidRPr="00A56027" w:rsidRDefault="00E456C3" w:rsidP="00C8726A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C8726A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3976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C8726A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29" w:type="dxa"/>
            <w:vAlign w:val="center"/>
          </w:tcPr>
          <w:p w:rsidR="00E456C3" w:rsidRPr="008C33F3" w:rsidRDefault="00E456C3" w:rsidP="00C8726A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318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42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15" w:type="dxa"/>
            <w:vAlign w:val="center"/>
          </w:tcPr>
          <w:p w:rsidR="00E456C3" w:rsidRPr="008C33F3" w:rsidRDefault="00E456C3" w:rsidP="00C8726A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6" w:type="dxa"/>
            <w:vAlign w:val="center"/>
          </w:tcPr>
          <w:p w:rsidR="00E456C3" w:rsidRPr="008C33F3" w:rsidRDefault="00E456C3" w:rsidP="00C8726A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43" w:type="dxa"/>
            <w:vAlign w:val="center"/>
          </w:tcPr>
          <w:p w:rsidR="00E456C3" w:rsidRPr="008C33F3" w:rsidRDefault="00E456C3" w:rsidP="00C8726A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4"/>
        </w:trPr>
        <w:tc>
          <w:tcPr>
            <w:tcW w:w="983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 w:rsidRPr="00792ECF">
              <w:rPr>
                <w:highlight w:val="lightGray"/>
                <w:lang w:val="sr-Cyrl-CS"/>
              </w:rPr>
              <w:t>54</w:t>
            </w:r>
            <w:r>
              <w:rPr>
                <w:lang w:val="sr-Cyrl-CS"/>
              </w:rPr>
              <w:t>.</w:t>
            </w:r>
          </w:p>
        </w:tc>
        <w:tc>
          <w:tcPr>
            <w:tcW w:w="3976" w:type="dxa"/>
            <w:vAlign w:val="center"/>
          </w:tcPr>
          <w:p w:rsidR="00E456C3" w:rsidRPr="00D92907" w:rsidRDefault="00E456C3" w:rsidP="008F20C8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Eine Stadtführung/</w:t>
            </w:r>
            <w:r w:rsidRPr="00D92907">
              <w:rPr>
                <w:highlight w:val="lightGray"/>
                <w:lang w:val="de-DE"/>
              </w:rPr>
              <w:t xml:space="preserve"> </w:t>
            </w:r>
            <w:r w:rsidRPr="00627577">
              <w:rPr>
                <w:highlight w:val="lightGray"/>
                <w:lang w:val="de-DE"/>
              </w:rPr>
              <w:t>Frankfurt am Main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Default="00E456C3" w:rsidP="008F20C8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val="764"/>
        </w:trPr>
        <w:tc>
          <w:tcPr>
            <w:tcW w:w="983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D92907" w:rsidRDefault="00E456C3" w:rsidP="008F20C8">
            <w:pPr>
              <w:ind w:right="-85"/>
              <w:rPr>
                <w:lang w:val="de-DE"/>
              </w:rPr>
            </w:pPr>
            <w:r w:rsidRPr="00D92907">
              <w:rPr>
                <w:highlight w:val="lightGray"/>
                <w:lang w:val="de-DE"/>
              </w:rPr>
              <w:t>55.</w:t>
            </w:r>
          </w:p>
        </w:tc>
        <w:tc>
          <w:tcPr>
            <w:tcW w:w="3976" w:type="dxa"/>
            <w:vAlign w:val="center"/>
          </w:tcPr>
          <w:p w:rsidR="00E456C3" w:rsidRPr="00D92907" w:rsidRDefault="00E456C3" w:rsidP="008F20C8">
            <w:pPr>
              <w:ind w:right="-156"/>
              <w:rPr>
                <w:lang w:val="de-DE"/>
              </w:rPr>
            </w:pPr>
            <w:r w:rsidRPr="00D92907">
              <w:rPr>
                <w:highlight w:val="lightGray"/>
                <w:lang w:val="de-DE"/>
              </w:rPr>
              <w:t xml:space="preserve">Wohnorte 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4"/>
        </w:trPr>
        <w:tc>
          <w:tcPr>
            <w:tcW w:w="983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D92907" w:rsidRDefault="00E456C3" w:rsidP="008F20C8">
            <w:pPr>
              <w:ind w:right="-8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56</w:t>
            </w:r>
            <w:r w:rsidRPr="00D92907">
              <w:rPr>
                <w:highlight w:val="lightGray"/>
                <w:lang w:val="de-DE"/>
              </w:rPr>
              <w:t>.</w:t>
            </w:r>
          </w:p>
        </w:tc>
        <w:tc>
          <w:tcPr>
            <w:tcW w:w="3976" w:type="dxa"/>
            <w:vAlign w:val="center"/>
          </w:tcPr>
          <w:p w:rsidR="00E456C3" w:rsidRPr="0001076C" w:rsidRDefault="00E456C3" w:rsidP="008F20C8">
            <w:pPr>
              <w:ind w:right="-85"/>
              <w:rPr>
                <w:lang w:val="de-DE"/>
              </w:rPr>
            </w:pPr>
            <w:r w:rsidRPr="0001076C">
              <w:rPr>
                <w:highlight w:val="lightGray"/>
                <w:lang w:val="de-DE"/>
              </w:rPr>
              <w:t xml:space="preserve">Fremd in der Stadt 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4"/>
        </w:trPr>
        <w:tc>
          <w:tcPr>
            <w:tcW w:w="983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D92907" w:rsidRDefault="00E456C3" w:rsidP="008F20C8">
            <w:pPr>
              <w:ind w:right="-85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57</w:t>
            </w:r>
            <w:r w:rsidRPr="00D92907">
              <w:rPr>
                <w:highlight w:val="lightGray"/>
                <w:lang w:val="de-DE"/>
              </w:rPr>
              <w:t>.</w:t>
            </w:r>
          </w:p>
        </w:tc>
        <w:tc>
          <w:tcPr>
            <w:tcW w:w="3976" w:type="dxa"/>
            <w:vAlign w:val="center"/>
          </w:tcPr>
          <w:p w:rsidR="00E456C3" w:rsidRPr="00D92907" w:rsidRDefault="00E456C3" w:rsidP="008F20C8">
            <w:pPr>
              <w:ind w:right="-85"/>
              <w:rPr>
                <w:lang w:val="de-DE"/>
              </w:rPr>
            </w:pPr>
            <w:r w:rsidRPr="00C12D04">
              <w:rPr>
                <w:highlight w:val="lightGray"/>
                <w:lang w:val="de-DE"/>
              </w:rPr>
              <w:t>Präpositionen mit Dativ : von/nach/seit/zu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D92907" w:rsidRDefault="00E456C3" w:rsidP="008F20C8">
            <w:pPr>
              <w:ind w:right="-70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D92907" w:rsidRDefault="00E456C3" w:rsidP="008F20C8">
            <w:pPr>
              <w:ind w:right="157"/>
              <w:rPr>
                <w:sz w:val="16"/>
                <w:szCs w:val="16"/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764"/>
        </w:trPr>
        <w:tc>
          <w:tcPr>
            <w:tcW w:w="983" w:type="dxa"/>
            <w:vAlign w:val="center"/>
          </w:tcPr>
          <w:p w:rsidR="00E456C3" w:rsidRPr="003C1AE3" w:rsidRDefault="00E456C3" w:rsidP="008F20C8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8F20C8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9427CA" w:rsidRDefault="00E456C3" w:rsidP="008F20C8">
            <w:pPr>
              <w:ind w:right="-156" w:firstLine="65"/>
              <w:rPr>
                <w:lang w:val="de-DE"/>
              </w:rPr>
            </w:pPr>
            <w:r w:rsidRPr="00C12D04">
              <w:rPr>
                <w:highlight w:val="lightGray"/>
                <w:lang w:val="de-DE"/>
              </w:rPr>
              <w:t>Ein Wochenende in Frankfurt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8F20C8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8F20C8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8F20C8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8F20C8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8F20C8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8F20C8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Pr="00817730" w:rsidRDefault="00E456C3" w:rsidP="00A100AB">
      <w:pPr>
        <w:spacing w:line="120" w:lineRule="auto"/>
        <w:rPr>
          <w:sz w:val="36"/>
          <w:szCs w:val="36"/>
          <w:lang w:val="sr-Cyrl-CS"/>
        </w:rPr>
      </w:pPr>
    </w:p>
    <w:p w:rsidR="00E456C3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</w:p>
    <w:p w:rsidR="00E456C3" w:rsidRPr="00817730" w:rsidRDefault="00E456C3" w:rsidP="00A05F37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ru-RU"/>
        </w:rPr>
      </w:pPr>
      <w:r>
        <w:rPr>
          <w:lang w:val="sr-Latn-CS"/>
        </w:rPr>
        <w:tab/>
      </w:r>
      <w:r>
        <w:rPr>
          <w:noProof/>
          <w:lang w:val="sr-Latn-CS" w:eastAsia="sr-Latn-CS"/>
        </w:rPr>
        <w:pict>
          <v:line id="_x0000_s1119" style="position:absolute;left:0;text-align:left;z-index:-251631616;mso-position-horizontal-relative:text;mso-position-vertical-relative:text" from="559.9pt,21.65pt" to="786.0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0" style="position:absolute;left:0;text-align:left;z-index:-251632640;mso-position-horizontal-relative:text;mso-position-vertical-relative:text" from="386.65pt,21.65pt" to="403.55pt,21.6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1" style="position:absolute;left:0;text-align:left;z-index:-251633664;mso-position-horizontal-relative:text;mso-position-vertical-relative:text" from="323.65pt,21.65pt" to="374.3pt,21.65pt" strokeweight="1pt">
            <v:stroke dashstyle="1 1" endcap="round"/>
          </v:line>
        </w:pict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Default="00E456C3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Default="00E456C3" w:rsidP="009748C2">
      <w:pPr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9748C2">
      <w:pPr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9748C2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_x0000_s1122" style="position:absolute;left:0;text-align:left;z-index:251708416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3" style="position:absolute;left:0;text-align:left;z-index:251707392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9748C2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24" style="position:absolute;left:0;text-align:left;z-index:251709440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5" style="position:absolute;left:0;text-align:left;z-index:251710464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A72689">
        <w:rPr>
          <w:b/>
          <w:bCs/>
          <w:i/>
          <w:iCs/>
          <w:spacing w:val="20"/>
          <w:highlight w:val="lightGray"/>
          <w:lang w:val="sr-Cyrl-CS"/>
        </w:rPr>
        <w:t>МАЈ</w:t>
      </w:r>
      <w:r>
        <w:rPr>
          <w:b/>
          <w:bCs/>
          <w:spacing w:val="20"/>
          <w:lang w:val="sr-Cyrl-CS"/>
        </w:rPr>
        <w:tab/>
        <w:t xml:space="preserve">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AB7C82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_x0000_s1126" style="position:absolute;left:0;text-align:left;z-index:251715584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7" style="position:absolute;left:0;text-align:left;z-index:251714560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p w:rsidR="00E456C3" w:rsidRPr="004408DF" w:rsidRDefault="00E456C3" w:rsidP="009748C2">
      <w:pPr>
        <w:tabs>
          <w:tab w:val="left" w:pos="567"/>
          <w:tab w:val="left" w:pos="8789"/>
          <w:tab w:val="left" w:pos="11482"/>
        </w:tabs>
        <w:spacing w:before="12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_x0000_s1128" style="position:absolute;left:0;text-align:left;z-index:251713536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29" style="position:absolute;left:0;text-align:left;z-index:251712512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_x0000_s1130" style="position:absolute;left:0;text-align:left;z-index:251711488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590846" w:rsidRDefault="00E456C3" w:rsidP="00A100AB">
      <w:pPr>
        <w:rPr>
          <w:sz w:val="36"/>
          <w:szCs w:val="36"/>
          <w:lang w:val="ru-RU"/>
        </w:rPr>
      </w:pPr>
    </w:p>
    <w:tbl>
      <w:tblPr>
        <w:tblpPr w:leftFromText="180" w:rightFromText="180" w:vertAnchor="page" w:horzAnchor="margin" w:tblpY="291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83"/>
        <w:gridCol w:w="668"/>
        <w:gridCol w:w="3976"/>
        <w:gridCol w:w="1429"/>
        <w:gridCol w:w="1318"/>
        <w:gridCol w:w="1242"/>
        <w:gridCol w:w="1815"/>
        <w:gridCol w:w="1626"/>
        <w:gridCol w:w="2643"/>
      </w:tblGrid>
      <w:tr w:rsidR="00E456C3">
        <w:trPr>
          <w:trHeight w:val="765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59.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332194" w:rsidRDefault="00E456C3" w:rsidP="00A100AB">
            <w:pPr>
              <w:ind w:right="-156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 xml:space="preserve">Über die Vergangenheit sprechen 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100A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A100A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A100A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Default="00E456C3" w:rsidP="00A100AB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val="765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60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332194" w:rsidRDefault="00E456C3" w:rsidP="00A100AB">
            <w:pPr>
              <w:ind w:right="-156" w:firstLine="65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>Verloren und gefunden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100A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A100A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A100A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Default="00E456C3" w:rsidP="00A100AB">
            <w:pPr>
              <w:ind w:right="157"/>
              <w:rPr>
                <w:sz w:val="16"/>
                <w:szCs w:val="16"/>
                <w:lang w:val="sr-Cyrl-CS"/>
              </w:rPr>
            </w:pPr>
          </w:p>
        </w:tc>
      </w:tr>
      <w:tr w:rsidR="00E456C3">
        <w:trPr>
          <w:trHeight w:val="765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61</w:t>
            </w:r>
            <w:r>
              <w:rPr>
                <w:noProof/>
                <w:lang w:val="de-DE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332194" w:rsidRDefault="00E456C3" w:rsidP="00A100AB">
            <w:pPr>
              <w:ind w:left="17" w:right="-156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>Wortschatzwiederholung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100A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A100A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A100A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A100A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05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62.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946E9F" w:rsidRDefault="00E456C3" w:rsidP="00A100AB">
            <w:pPr>
              <w:ind w:right="-156" w:firstLine="33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Vorbereitung auf die  Klassenarbeit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100A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ru-RU"/>
              </w:rPr>
              <w:t>систематизација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A100A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A100A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A100A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5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63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946E9F" w:rsidRDefault="00E456C3" w:rsidP="00A100AB">
            <w:pPr>
              <w:ind w:right="-156" w:firstLine="65"/>
              <w:rPr>
                <w:lang w:val="de-DE"/>
              </w:rPr>
            </w:pPr>
            <w:r>
              <w:rPr>
                <w:highlight w:val="lightGray"/>
                <w:lang w:val="de-DE"/>
              </w:rPr>
              <w:t>Zweite</w:t>
            </w:r>
            <w:r w:rsidRPr="00946E9F">
              <w:rPr>
                <w:highlight w:val="lightGray"/>
                <w:lang w:val="de-DE"/>
              </w:rPr>
              <w:t xml:space="preserve"> Klassenarbeit</w:t>
            </w:r>
          </w:p>
        </w:tc>
        <w:tc>
          <w:tcPr>
            <w:tcW w:w="1429" w:type="dxa"/>
            <w:vAlign w:val="center"/>
          </w:tcPr>
          <w:p w:rsidR="00E456C3" w:rsidRPr="00946E9F" w:rsidRDefault="00E456C3" w:rsidP="00A100AB">
            <w:pPr>
              <w:ind w:right="-45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провера</w:t>
            </w:r>
          </w:p>
        </w:tc>
        <w:tc>
          <w:tcPr>
            <w:tcW w:w="1318" w:type="dxa"/>
            <w:vAlign w:val="center"/>
          </w:tcPr>
          <w:p w:rsidR="00E456C3" w:rsidRPr="00946E9F" w:rsidRDefault="00E456C3" w:rsidP="00A100AB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E456C3" w:rsidRPr="00946E9F" w:rsidRDefault="00E456C3" w:rsidP="00A100AB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A100A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84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64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946E9F" w:rsidRDefault="00E456C3" w:rsidP="00A100AB">
            <w:pPr>
              <w:ind w:right="-85"/>
              <w:rPr>
                <w:lang w:val="de-DE"/>
              </w:rPr>
            </w:pPr>
            <w:r w:rsidRPr="00946E9F">
              <w:rPr>
                <w:highlight w:val="lightGray"/>
                <w:lang w:val="de-DE"/>
              </w:rPr>
              <w:t>Verbesserung der Klassenarbeit</w:t>
            </w:r>
          </w:p>
        </w:tc>
        <w:tc>
          <w:tcPr>
            <w:tcW w:w="1429" w:type="dxa"/>
            <w:vAlign w:val="center"/>
          </w:tcPr>
          <w:p w:rsidR="00E456C3" w:rsidRPr="00115417" w:rsidRDefault="00E456C3" w:rsidP="00A100AB">
            <w:pPr>
              <w:ind w:right="-18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116BD0">
              <w:rPr>
                <w:sz w:val="18"/>
                <w:szCs w:val="18"/>
                <w:highlight w:val="lightGray"/>
                <w:lang w:val="sr-Cyrl-CS"/>
              </w:rPr>
              <w:t xml:space="preserve"> 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 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946E9F" w:rsidRDefault="00E456C3" w:rsidP="00A100AB">
            <w:pPr>
              <w:ind w:right="-147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индивидуални</w:t>
            </w:r>
          </w:p>
        </w:tc>
        <w:tc>
          <w:tcPr>
            <w:tcW w:w="1242" w:type="dxa"/>
            <w:vAlign w:val="center"/>
          </w:tcPr>
          <w:p w:rsidR="00E456C3" w:rsidRPr="00946E9F" w:rsidRDefault="00E456C3" w:rsidP="00A100AB">
            <w:pPr>
              <w:ind w:right="-122"/>
              <w:rPr>
                <w:sz w:val="18"/>
                <w:szCs w:val="18"/>
                <w:highlight w:val="lightGray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 xml:space="preserve">писани рад </w:t>
            </w:r>
          </w:p>
        </w:tc>
        <w:tc>
          <w:tcPr>
            <w:tcW w:w="1815" w:type="dxa"/>
            <w:vAlign w:val="center"/>
          </w:tcPr>
          <w:p w:rsidR="00E456C3" w:rsidRPr="00115417" w:rsidRDefault="00E456C3" w:rsidP="00A100AB">
            <w:pPr>
              <w:ind w:right="-187"/>
              <w:rPr>
                <w:sz w:val="18"/>
                <w:szCs w:val="18"/>
                <w:lang w:val="sr-Cyrl-CS"/>
              </w:rPr>
            </w:pPr>
            <w:r w:rsidRPr="00946E9F">
              <w:rPr>
                <w:sz w:val="18"/>
                <w:szCs w:val="18"/>
                <w:highlight w:val="lightGray"/>
                <w:lang w:val="sr-Cyrl-CS"/>
              </w:rPr>
              <w:t>свеска за писмени задатак</w:t>
            </w:r>
            <w:r w:rsidRPr="00115417">
              <w:rPr>
                <w:sz w:val="18"/>
                <w:szCs w:val="18"/>
                <w:lang w:val="sr-Cyrl-CS"/>
              </w:rPr>
              <w:t xml:space="preserve"> </w:t>
            </w:r>
            <w:r w:rsidRPr="00115417">
              <w:rPr>
                <w:sz w:val="18"/>
                <w:szCs w:val="18"/>
                <w:lang w:val="sr-Cyrl-CS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115417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115417">
              <w:rPr>
                <w:sz w:val="18"/>
                <w:szCs w:val="18"/>
                <w:lang w:val="sr-Cyrl-CS"/>
              </w:rPr>
            </w:r>
            <w:r w:rsidRPr="00115417">
              <w:rPr>
                <w:sz w:val="18"/>
                <w:szCs w:val="18"/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115417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A100A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516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lang w:val="de-DE"/>
              </w:rPr>
              <w:t>VII.</w:t>
            </w:r>
            <w:r>
              <w:rPr>
                <w:lang w:val="sr-Cyrl-CS"/>
              </w:rPr>
              <w:fldChar w:fldCharType="end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65</w:t>
            </w:r>
            <w:r>
              <w:rPr>
                <w:noProof/>
                <w:lang w:val="sr-Cyrl-CS"/>
              </w:rPr>
              <w:t>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332194" w:rsidRDefault="00E456C3" w:rsidP="00A100AB">
            <w:pPr>
              <w:ind w:right="-85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>Ferien</w:t>
            </w:r>
            <w:r>
              <w:rPr>
                <w:highlight w:val="lightGray"/>
                <w:lang w:val="de-DE"/>
              </w:rPr>
              <w:t xml:space="preserve"> machen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100AB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A100A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A100A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A100A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  <w:tr w:rsidR="00E456C3">
        <w:trPr>
          <w:trHeight w:val="638"/>
        </w:trPr>
        <w:tc>
          <w:tcPr>
            <w:tcW w:w="983" w:type="dxa"/>
            <w:vAlign w:val="center"/>
          </w:tcPr>
          <w:p w:rsidR="00E456C3" w:rsidRPr="003C1AE3" w:rsidRDefault="00E456C3" w:rsidP="00A100AB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68" w:type="dxa"/>
            <w:vAlign w:val="center"/>
          </w:tcPr>
          <w:p w:rsidR="00E456C3" w:rsidRPr="003C1AE3" w:rsidRDefault="00E456C3" w:rsidP="00A100AB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6.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3976" w:type="dxa"/>
            <w:vAlign w:val="center"/>
          </w:tcPr>
          <w:p w:rsidR="00E456C3" w:rsidRPr="00332194" w:rsidRDefault="00E456C3" w:rsidP="00A100AB">
            <w:pPr>
              <w:ind w:right="-156"/>
              <w:rPr>
                <w:highlight w:val="lightGray"/>
                <w:lang w:val="de-DE"/>
              </w:rPr>
            </w:pPr>
            <w:r w:rsidRPr="00332194">
              <w:rPr>
                <w:highlight w:val="lightGray"/>
                <w:lang w:val="de-DE"/>
              </w:rPr>
              <w:t>Interviews</w:t>
            </w:r>
          </w:p>
        </w:tc>
        <w:tc>
          <w:tcPr>
            <w:tcW w:w="1429" w:type="dxa"/>
            <w:vAlign w:val="center"/>
          </w:tcPr>
          <w:p w:rsidR="00E456C3" w:rsidRPr="007E5934" w:rsidRDefault="00E456C3" w:rsidP="00A100AB">
            <w:pPr>
              <w:ind w:right="-45"/>
              <w:rPr>
                <w:sz w:val="18"/>
                <w:szCs w:val="18"/>
                <w:lang w:val="sr-Cyrl-CS"/>
              </w:rPr>
            </w:pPr>
            <w:r w:rsidRPr="00116BD0">
              <w:rPr>
                <w:sz w:val="18"/>
                <w:szCs w:val="18"/>
                <w:highlight w:val="lightGray"/>
                <w:lang w:val="sr-Cyrl-CS"/>
              </w:rPr>
              <w:t>вежбање</w:t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18" w:type="dxa"/>
            <w:vAlign w:val="center"/>
          </w:tcPr>
          <w:p w:rsidR="00E456C3" w:rsidRPr="007E5934" w:rsidRDefault="00E456C3" w:rsidP="00A100AB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42" w:type="dxa"/>
            <w:vAlign w:val="center"/>
          </w:tcPr>
          <w:p w:rsidR="00E456C3" w:rsidRPr="007E5934" w:rsidRDefault="00E456C3" w:rsidP="00A100AB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15" w:type="dxa"/>
            <w:vAlign w:val="center"/>
          </w:tcPr>
          <w:p w:rsidR="00E456C3" w:rsidRPr="007E5934" w:rsidRDefault="00E456C3" w:rsidP="00A100AB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6" w:type="dxa"/>
            <w:vAlign w:val="center"/>
          </w:tcPr>
          <w:p w:rsidR="00E456C3" w:rsidRPr="003C1AE3" w:rsidRDefault="00E456C3" w:rsidP="00A100AB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43" w:type="dxa"/>
            <w:vAlign w:val="center"/>
          </w:tcPr>
          <w:p w:rsidR="00E456C3" w:rsidRPr="003C1AE3" w:rsidRDefault="00E456C3" w:rsidP="00A100AB">
            <w:pPr>
              <w:ind w:right="157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</w:tr>
    </w:tbl>
    <w:p w:rsidR="00E456C3" w:rsidRDefault="00E456C3" w:rsidP="009443B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Cyrl-CS"/>
        </w:rPr>
      </w:pPr>
    </w:p>
    <w:p w:rsidR="00E456C3" w:rsidRPr="0041771C" w:rsidRDefault="00E456C3" w:rsidP="009443B9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Pr="009443B9" w:rsidRDefault="00E456C3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E456C3" w:rsidRDefault="00E456C3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E456C3" w:rsidRDefault="00E456C3" w:rsidP="00E16A98">
      <w:pPr>
        <w:spacing w:after="240"/>
        <w:jc w:val="center"/>
        <w:rPr>
          <w:b/>
          <w:bCs/>
          <w:spacing w:val="20"/>
          <w:sz w:val="28"/>
          <w:szCs w:val="28"/>
          <w:lang w:val="sr-Latn-CS"/>
        </w:rPr>
      </w:pPr>
    </w:p>
    <w:p w:rsidR="00E456C3" w:rsidRDefault="00E456C3" w:rsidP="00E16A98">
      <w:pPr>
        <w:spacing w:after="240"/>
        <w:jc w:val="center"/>
        <w:rPr>
          <w:b/>
          <w:bCs/>
          <w:spacing w:val="20"/>
          <w:sz w:val="28"/>
          <w:szCs w:val="28"/>
          <w:lang w:val="sr-Cyrl-CS"/>
        </w:rPr>
      </w:pPr>
    </w:p>
    <w:p w:rsidR="00E456C3" w:rsidRPr="007E5934" w:rsidRDefault="00E456C3" w:rsidP="00E16A98">
      <w:pPr>
        <w:spacing w:after="240"/>
        <w:jc w:val="center"/>
        <w:rPr>
          <w:lang w:val="sr-Latn-CS"/>
        </w:rPr>
      </w:pPr>
      <w:r w:rsidRPr="003C1AE3">
        <w:rPr>
          <w:b/>
          <w:bCs/>
          <w:spacing w:val="20"/>
          <w:sz w:val="28"/>
          <w:szCs w:val="28"/>
          <w:lang w:val="sr-Cyrl-CS"/>
        </w:rPr>
        <w:t>ОПЕРАТИВНИ ПЛАН РАДА НАСТАВНИКА</w:t>
      </w:r>
    </w:p>
    <w:p w:rsidR="00E456C3" w:rsidRDefault="00E456C3" w:rsidP="00E16A98">
      <w:pPr>
        <w:tabs>
          <w:tab w:val="left" w:pos="11766"/>
          <w:tab w:val="left" w:pos="13608"/>
          <w:tab w:val="left" w:pos="14459"/>
        </w:tabs>
        <w:ind w:firstLine="142"/>
        <w:rPr>
          <w:b/>
          <w:bCs/>
          <w:spacing w:val="20"/>
          <w:sz w:val="22"/>
          <w:szCs w:val="22"/>
          <w:lang w:val="sr-Cyrl-CS"/>
        </w:rPr>
      </w:pPr>
      <w:r>
        <w:rPr>
          <w:noProof/>
          <w:lang w:val="sr-Latn-CS" w:eastAsia="sr-Latn-CS"/>
        </w:rPr>
        <w:pict>
          <v:line id="Straight Connector 12" o:spid="_x0000_s1131" style="position:absolute;left:0;text-align:left;z-index:251688960;visibility:visible" from="702.25pt,11.1pt" to="723.6pt,11.1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11" o:spid="_x0000_s1132" style="position:absolute;left:0;text-align:left;z-index:251687936;visibility:visible" from="658.75pt,11.1pt" to="680.1pt,11.1pt" strokeweight="1pt">
            <v:stroke dashstyle="1 1" endcap="round"/>
          </v:line>
        </w:pict>
      </w:r>
      <w:r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 w:rsidRPr="006524FE">
        <w:rPr>
          <w:b/>
          <w:bCs/>
          <w:spacing w:val="20"/>
          <w:sz w:val="22"/>
          <w:szCs w:val="22"/>
          <w:lang w:val="sr-Cyrl-CS"/>
        </w:rPr>
        <w:t>Школска 20</w:t>
      </w:r>
      <w:r w:rsidRPr="0035137A">
        <w:rPr>
          <w:b/>
          <w:bCs/>
          <w:spacing w:val="20"/>
          <w:sz w:val="22"/>
          <w:szCs w:val="22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 xml:space="preserve"> / 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sz w:val="22"/>
          <w:szCs w:val="22"/>
          <w:lang w:val="sr-Cyrl-CS"/>
        </w:rPr>
        <w:tab/>
      </w:r>
      <w:r w:rsidRPr="006524FE">
        <w:rPr>
          <w:b/>
          <w:bCs/>
          <w:spacing w:val="20"/>
          <w:sz w:val="22"/>
          <w:szCs w:val="22"/>
          <w:lang w:val="sr-Cyrl-CS"/>
        </w:rPr>
        <w:t>година</w:t>
      </w:r>
    </w:p>
    <w:p w:rsidR="00E456C3" w:rsidRDefault="00E456C3" w:rsidP="00E16A98">
      <w:pPr>
        <w:tabs>
          <w:tab w:val="left" w:pos="4820"/>
          <w:tab w:val="left" w:pos="8505"/>
          <w:tab w:val="left" w:pos="9356"/>
        </w:tabs>
        <w:ind w:right="425" w:firstLine="142"/>
        <w:rPr>
          <w:b/>
          <w:bCs/>
          <w:spacing w:val="20"/>
          <w:lang w:val="sr-Cyrl-CS"/>
        </w:rPr>
      </w:pPr>
      <w:r>
        <w:rPr>
          <w:noProof/>
          <w:lang w:val="sr-Latn-CS" w:eastAsia="sr-Latn-CS"/>
        </w:rPr>
        <w:pict>
          <v:line id="Straight Connector 10" o:spid="_x0000_s1133" style="position:absolute;left:0;text-align:left;z-index:251689984;visibility:visible" from="316.5pt,15.35pt" to="421.4pt,15.3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9" o:spid="_x0000_s1134" style="position:absolute;left:0;text-align:left;z-index:251691008;visibility:visible" from="439.2pt,15.35pt" to="460.55pt,15.35pt" strokeweight="1pt">
            <v:stroke dashstyle="1 1" endcap="round"/>
          </v:line>
        </w:pict>
      </w:r>
      <w:r>
        <w:rPr>
          <w:b/>
          <w:bCs/>
          <w:spacing w:val="20"/>
          <w:lang w:val="sr-Cyrl-CS"/>
        </w:rPr>
        <w:t xml:space="preserve"> </w:t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ЗА МЕСЕЦ</w:t>
      </w:r>
      <w:r>
        <w:rPr>
          <w:b/>
          <w:bCs/>
          <w:spacing w:val="20"/>
          <w:lang w:val="sr-Cyrl-CS"/>
        </w:rPr>
        <w:t xml:space="preserve">  </w:t>
      </w:r>
      <w:r w:rsidRPr="004408DF">
        <w:rPr>
          <w:b/>
          <w:bCs/>
          <w:spacing w:val="20"/>
          <w:lang w:val="sr-Cyrl-CS"/>
        </w:rPr>
        <w:t xml:space="preserve"> </w:t>
      </w:r>
      <w:r w:rsidRPr="007B2B2C">
        <w:rPr>
          <w:b/>
          <w:bCs/>
          <w:i/>
          <w:iCs/>
          <w:spacing w:val="20"/>
          <w:lang w:val="sr-Cyrl-CS"/>
        </w:rPr>
        <w:t xml:space="preserve"> </w:t>
      </w:r>
      <w:r w:rsidRPr="007B2B2C">
        <w:rPr>
          <w:b/>
          <w:bCs/>
          <w:i/>
          <w:iCs/>
          <w:spacing w:val="20"/>
          <w:highlight w:val="lightGray"/>
          <w:lang w:val="sr-Cyrl-CS"/>
        </w:rPr>
        <w:t>ЈУН</w:t>
      </w:r>
      <w:r>
        <w:rPr>
          <w:b/>
          <w:bCs/>
          <w:i/>
          <w:iCs/>
          <w:spacing w:val="20"/>
          <w:lang w:val="sr-Cyrl-CS"/>
        </w:rPr>
        <w:t xml:space="preserve">                   </w:t>
      </w:r>
      <w:r w:rsidRPr="006524FE">
        <w:rPr>
          <w:b/>
          <w:bCs/>
          <w:spacing w:val="20"/>
          <w:lang w:val="sr-Cyrl-CS"/>
        </w:rPr>
        <w:t>20</w:t>
      </w:r>
      <w:r>
        <w:rPr>
          <w:b/>
          <w:bCs/>
          <w:spacing w:val="20"/>
          <w:lang w:val="sr-Cyrl-CS"/>
        </w:rPr>
        <w:fldChar w:fldCharType="begin">
          <w:ffData>
            <w:name w:val="Text5"/>
            <w:enabled/>
            <w:calcOnExit w:val="0"/>
            <w:textInput>
              <w:maxLength w:val="2"/>
            </w:textInput>
          </w:ffData>
        </w:fldChar>
      </w:r>
      <w:r>
        <w:rPr>
          <w:b/>
          <w:bCs/>
          <w:spacing w:val="20"/>
          <w:lang w:val="sr-Cyrl-CS"/>
        </w:rPr>
        <w:instrText xml:space="preserve"> FORMTEXT </w:instrText>
      </w:r>
      <w:r>
        <w:rPr>
          <w:b/>
          <w:bCs/>
          <w:spacing w:val="20"/>
          <w:lang w:val="sr-Cyrl-CS"/>
        </w:rPr>
      </w:r>
      <w:r>
        <w:rPr>
          <w:b/>
          <w:bCs/>
          <w:spacing w:val="20"/>
          <w:lang w:val="sr-Cyrl-CS"/>
        </w:rPr>
        <w:fldChar w:fldCharType="separate"/>
      </w:r>
      <w:r>
        <w:t> </w:t>
      </w:r>
      <w:r>
        <w:t> </w:t>
      </w:r>
      <w:r>
        <w:rPr>
          <w:b/>
          <w:bCs/>
          <w:spacing w:val="20"/>
          <w:lang w:val="sr-Cyrl-CS"/>
        </w:rPr>
        <w:fldChar w:fldCharType="end"/>
      </w:r>
      <w:r>
        <w:rPr>
          <w:b/>
          <w:bCs/>
          <w:spacing w:val="20"/>
          <w:lang w:val="sr-Cyrl-CS"/>
        </w:rPr>
        <w:tab/>
      </w:r>
      <w:r w:rsidRPr="006524FE">
        <w:rPr>
          <w:b/>
          <w:bCs/>
          <w:spacing w:val="20"/>
          <w:lang w:val="sr-Cyrl-CS"/>
        </w:rPr>
        <w:t>ГОДИНЕ</w:t>
      </w:r>
    </w:p>
    <w:p w:rsidR="00E456C3" w:rsidRPr="004408DF" w:rsidRDefault="00E456C3" w:rsidP="00E16A98">
      <w:pPr>
        <w:tabs>
          <w:tab w:val="left" w:pos="567"/>
          <w:tab w:val="left" w:pos="8789"/>
          <w:tab w:val="left" w:pos="11482"/>
        </w:tabs>
        <w:spacing w:before="300"/>
        <w:ind w:right="425" w:firstLine="425"/>
        <w:rPr>
          <w:spacing w:val="20"/>
          <w:lang w:val="sr-Cyrl-CS"/>
        </w:rPr>
      </w:pPr>
      <w:r>
        <w:rPr>
          <w:noProof/>
          <w:lang w:val="sr-Latn-CS" w:eastAsia="sr-Latn-CS"/>
        </w:rPr>
        <w:pict>
          <v:line id="Straight Connector 8" o:spid="_x0000_s1135" style="position:absolute;left:0;text-align:left;z-index:251694080;visibility:visible" from="706.35pt,27.15pt" to="756.1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7" o:spid="_x0000_s1136" style="position:absolute;left:0;text-align:left;z-index:251693056;visibility:visible" from="481.85pt,27.15pt" to="571.65pt,27.15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6" o:spid="_x0000_s1137" style="position:absolute;left:0;text-align:left;z-index:251692032;visibility:visible" from="119.15pt,27.15pt" to="435.6pt,27.15pt" strokeweight="1pt">
            <v:stroke dashstyle="1 1" endcap="round"/>
          </v:line>
        </w:pict>
      </w:r>
      <w:r w:rsidRPr="00A56027">
        <w:rPr>
          <w:spacing w:val="20"/>
          <w:lang w:val="sr-Cyrl-CS"/>
        </w:rPr>
        <w:t>Назив предмета</w:t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</w:t>
      </w:r>
      <w:r>
        <w:rPr>
          <w:b/>
          <w:bCs/>
          <w:spacing w:val="20"/>
          <w:sz w:val="23"/>
          <w:szCs w:val="23"/>
          <w:lang w:val="sr-Cyrl-CS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b/>
          <w:bCs/>
          <w:spacing w:val="20"/>
          <w:sz w:val="23"/>
          <w:szCs w:val="23"/>
          <w:lang w:val="sr-Cyrl-CS"/>
        </w:rPr>
        <w:instrText xml:space="preserve"> FORMTEXT </w:instrText>
      </w:r>
      <w:r>
        <w:rPr>
          <w:b/>
          <w:bCs/>
          <w:spacing w:val="20"/>
          <w:sz w:val="23"/>
          <w:szCs w:val="23"/>
          <w:lang w:val="sr-Cyrl-CS"/>
        </w:rPr>
      </w:r>
      <w:r>
        <w:rPr>
          <w:b/>
          <w:bCs/>
          <w:spacing w:val="20"/>
          <w:sz w:val="23"/>
          <w:szCs w:val="23"/>
          <w:lang w:val="sr-Cyrl-CS"/>
        </w:rPr>
        <w:fldChar w:fldCharType="separate"/>
      </w:r>
      <w:r>
        <w:rPr>
          <w:b/>
          <w:bCs/>
          <w:spacing w:val="20"/>
          <w:sz w:val="23"/>
          <w:szCs w:val="23"/>
          <w:lang w:val="sr-Cyrl-CS"/>
        </w:rPr>
        <w:t>немачки језик</w:t>
      </w:r>
      <w:r>
        <w:rPr>
          <w:b/>
          <w:bCs/>
          <w:spacing w:val="20"/>
          <w:sz w:val="23"/>
          <w:szCs w:val="23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 xml:space="preserve">       </w:t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Разред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3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шести</w:t>
      </w:r>
      <w:r>
        <w:rPr>
          <w:spacing w:val="20"/>
          <w:lang w:val="sr-Cyrl-CS"/>
        </w:rPr>
        <w:fldChar w:fldCharType="end"/>
      </w:r>
      <w:r w:rsidRPr="003E5CC8">
        <w:rPr>
          <w:b/>
          <w:bCs/>
          <w:spacing w:val="20"/>
          <w:sz w:val="23"/>
          <w:szCs w:val="23"/>
          <w:lang w:val="sr-Cyrl-CS"/>
        </w:rPr>
        <w:tab/>
      </w:r>
      <w:r w:rsidRPr="00A56027">
        <w:rPr>
          <w:spacing w:val="20"/>
          <w:lang w:val="sr-Cyrl-CS"/>
        </w:rPr>
        <w:t>Недељни фонд часова</w:t>
      </w:r>
      <w:r>
        <w:rPr>
          <w:spacing w:val="20"/>
          <w:lang w:val="sr-Cyrl-CS"/>
        </w:rPr>
        <w:t xml:space="preserve"> </w:t>
      </w:r>
      <w:r>
        <w:rPr>
          <w:spacing w:val="20"/>
          <w:lang w:val="sr-Cyrl-CS"/>
        </w:rPr>
        <w:fldChar w:fldCharType="begin">
          <w:ffData>
            <w:name w:val="Text4"/>
            <w:enabled/>
            <w:calcOnExit w:val="0"/>
            <w:textInput/>
          </w:ffData>
        </w:fldChar>
      </w:r>
      <w:r>
        <w:rPr>
          <w:spacing w:val="20"/>
          <w:lang w:val="sr-Cyrl-CS"/>
        </w:rPr>
        <w:instrText xml:space="preserve"> FORMTEXT </w:instrText>
      </w:r>
      <w:r>
        <w:rPr>
          <w:spacing w:val="20"/>
          <w:lang w:val="sr-Cyrl-CS"/>
        </w:rPr>
      </w:r>
      <w:r>
        <w:rPr>
          <w:spacing w:val="20"/>
          <w:lang w:val="sr-Cyrl-CS"/>
        </w:rPr>
        <w:fldChar w:fldCharType="separate"/>
      </w:r>
      <w:r>
        <w:rPr>
          <w:spacing w:val="20"/>
          <w:lang w:val="sr-Cyrl-CS"/>
        </w:rPr>
        <w:t>2</w:t>
      </w:r>
      <w:r>
        <w:rPr>
          <w:spacing w:val="20"/>
          <w:lang w:val="sr-Cyrl-CS"/>
        </w:rPr>
        <w:fldChar w:fldCharType="end"/>
      </w:r>
    </w:p>
    <w:p w:rsidR="00E456C3" w:rsidRPr="004408DF" w:rsidRDefault="00E456C3" w:rsidP="00E16A98">
      <w:pPr>
        <w:tabs>
          <w:tab w:val="left" w:pos="567"/>
          <w:tab w:val="left" w:pos="8789"/>
          <w:tab w:val="left" w:pos="11482"/>
        </w:tabs>
        <w:spacing w:before="240" w:line="312" w:lineRule="auto"/>
        <w:ind w:left="238" w:right="425" w:hanging="238"/>
        <w:rPr>
          <w:lang w:val="sr-Cyrl-CS"/>
        </w:rPr>
      </w:pPr>
      <w:r>
        <w:rPr>
          <w:noProof/>
          <w:lang w:val="sr-Latn-CS" w:eastAsia="sr-Latn-CS"/>
        </w:rPr>
        <w:pict>
          <v:line id="Straight Connector 5" o:spid="_x0000_s1138" style="position:absolute;left:0;text-align:left;z-index:251686912;visibility:visible" from="-2.6pt,50.8pt" to="768.05pt,50.8pt" strokeweight="1pt">
            <v:stroke dashstyle="1 1" endcap="round"/>
          </v:line>
        </w:pict>
      </w:r>
      <w:r>
        <w:rPr>
          <w:noProof/>
          <w:lang w:val="sr-Latn-CS" w:eastAsia="sr-Latn-CS"/>
        </w:rPr>
        <w:pict>
          <v:line id="Straight Connector 4" o:spid="_x0000_s1139" style="position:absolute;left:0;text-align:left;z-index:251685888;visibility:visible" from="336.05pt,33pt" to="768.05pt,33pt" strokeweight="1pt">
            <v:stroke dashstyle="1 1" endcap="round"/>
          </v:line>
        </w:pict>
      </w:r>
      <w:r w:rsidRPr="005E3A29">
        <w:rPr>
          <w:sz w:val="23"/>
          <w:szCs w:val="23"/>
          <w:lang w:val="sr-Cyrl-CS"/>
        </w:rPr>
        <w:t>Оцена остварености плана и разлози одступања за протекли месец</w:t>
      </w:r>
      <w:r>
        <w:rPr>
          <w:sz w:val="23"/>
          <w:szCs w:val="23"/>
          <w:lang w:val="sr-Cyrl-CS"/>
        </w:rPr>
        <w:t>:</w:t>
      </w:r>
      <w:r w:rsidRPr="004408DF">
        <w:rPr>
          <w:sz w:val="23"/>
          <w:szCs w:val="23"/>
          <w:lang w:val="sr-Cyrl-CS"/>
        </w:rPr>
        <w:t xml:space="preserve">    </w:t>
      </w:r>
      <w:r>
        <w:rPr>
          <w:sz w:val="23"/>
          <w:szCs w:val="23"/>
          <w:lang w:val="sr-Cyrl-CS"/>
        </w:rPr>
        <w:t xml:space="preserve"> </w:t>
      </w:r>
      <w:r>
        <w:rPr>
          <w:sz w:val="23"/>
          <w:szCs w:val="23"/>
          <w:lang w:val="sr-Cyrl-CS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23"/>
          <w:szCs w:val="23"/>
          <w:lang w:val="sr-Cyrl-CS"/>
        </w:rPr>
        <w:instrText xml:space="preserve"> FORMTEXT </w:instrText>
      </w:r>
      <w:r>
        <w:rPr>
          <w:sz w:val="23"/>
          <w:szCs w:val="23"/>
          <w:lang w:val="sr-Cyrl-CS"/>
        </w:rPr>
      </w:r>
      <w:r>
        <w:rPr>
          <w:sz w:val="23"/>
          <w:szCs w:val="23"/>
          <w:lang w:val="sr-Cyrl-CS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rPr>
          <w:sz w:val="23"/>
          <w:szCs w:val="23"/>
          <w:lang w:val="sr-Cyrl-CS"/>
        </w:rPr>
        <w:fldChar w:fldCharType="end"/>
      </w:r>
    </w:p>
    <w:tbl>
      <w:tblPr>
        <w:tblpPr w:leftFromText="180" w:rightFromText="180" w:vertAnchor="page" w:horzAnchor="margin" w:tblpY="3458"/>
        <w:tblW w:w="15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96"/>
        <w:gridCol w:w="670"/>
        <w:gridCol w:w="4004"/>
        <w:gridCol w:w="1469"/>
        <w:gridCol w:w="1324"/>
        <w:gridCol w:w="1266"/>
        <w:gridCol w:w="1857"/>
        <w:gridCol w:w="1627"/>
        <w:gridCol w:w="2687"/>
      </w:tblGrid>
      <w:tr w:rsidR="00E456C3">
        <w:trPr>
          <w:trHeight w:val="557"/>
        </w:trPr>
        <w:tc>
          <w:tcPr>
            <w:tcW w:w="796" w:type="dxa"/>
            <w:vAlign w:val="center"/>
          </w:tcPr>
          <w:p w:rsidR="00E456C3" w:rsidRPr="00A56027" w:rsidRDefault="00E456C3" w:rsidP="00F70F2D">
            <w:pPr>
              <w:ind w:left="-142" w:right="-108"/>
              <w:jc w:val="center"/>
              <w:rPr>
                <w:sz w:val="14"/>
                <w:szCs w:val="14"/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>Ред. број наставне теме</w:t>
            </w:r>
          </w:p>
        </w:tc>
        <w:tc>
          <w:tcPr>
            <w:tcW w:w="670" w:type="dxa"/>
            <w:vAlign w:val="center"/>
          </w:tcPr>
          <w:p w:rsidR="00E456C3" w:rsidRPr="003C1AE3" w:rsidRDefault="00E456C3" w:rsidP="00F70F2D">
            <w:pPr>
              <w:ind w:left="-108" w:right="-141"/>
              <w:jc w:val="center"/>
              <w:rPr>
                <w:lang w:val="sr-Cyrl-CS"/>
              </w:rPr>
            </w:pPr>
            <w:r w:rsidRPr="00A56027">
              <w:rPr>
                <w:sz w:val="14"/>
                <w:szCs w:val="14"/>
                <w:lang w:val="sr-Cyrl-CS"/>
              </w:rPr>
              <w:t xml:space="preserve">Ред. број </w:t>
            </w:r>
            <w:r>
              <w:rPr>
                <w:sz w:val="14"/>
                <w:szCs w:val="14"/>
                <w:lang w:val="sr-Cyrl-CS"/>
              </w:rPr>
              <w:t>часа наст.</w:t>
            </w:r>
            <w:r w:rsidRPr="00A56027">
              <w:rPr>
                <w:sz w:val="14"/>
                <w:szCs w:val="14"/>
                <w:lang w:val="sr-Cyrl-CS"/>
              </w:rPr>
              <w:t xml:space="preserve"> </w:t>
            </w:r>
            <w:r>
              <w:rPr>
                <w:sz w:val="14"/>
                <w:szCs w:val="14"/>
                <w:lang w:val="sr-Cyrl-CS"/>
              </w:rPr>
              <w:t>јединице</w:t>
            </w:r>
          </w:p>
        </w:tc>
        <w:tc>
          <w:tcPr>
            <w:tcW w:w="4004" w:type="dxa"/>
            <w:vAlign w:val="center"/>
          </w:tcPr>
          <w:p w:rsidR="00E456C3" w:rsidRDefault="00E456C3" w:rsidP="00F70F2D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</w:p>
          <w:p w:rsidR="00E456C3" w:rsidRPr="008C33F3" w:rsidRDefault="00E456C3" w:rsidP="00F70F2D">
            <w:pPr>
              <w:ind w:right="157" w:firstLine="284"/>
              <w:jc w:val="center"/>
              <w:rPr>
                <w:b/>
                <w:bCs/>
                <w:sz w:val="26"/>
                <w:szCs w:val="26"/>
                <w:lang w:val="sr-Cyrl-CS"/>
              </w:rPr>
            </w:pPr>
            <w:r w:rsidRPr="008C33F3">
              <w:rPr>
                <w:b/>
                <w:bCs/>
                <w:sz w:val="26"/>
                <w:szCs w:val="26"/>
                <w:lang w:val="sr-Cyrl-CS"/>
              </w:rPr>
              <w:t>Назив наставне јединице</w:t>
            </w:r>
          </w:p>
          <w:p w:rsidR="00E456C3" w:rsidRPr="008C33F3" w:rsidRDefault="00E456C3" w:rsidP="00F70F2D">
            <w:pPr>
              <w:ind w:right="-21"/>
              <w:jc w:val="center"/>
              <w:rPr>
                <w:sz w:val="13"/>
                <w:szCs w:val="13"/>
                <w:lang w:val="sr-Cyrl-CS"/>
              </w:rPr>
            </w:pPr>
            <w:r w:rsidRPr="008C33F3">
              <w:rPr>
                <w:sz w:val="13"/>
                <w:szCs w:val="13"/>
                <w:lang w:val="sr-Cyrl-CS"/>
              </w:rPr>
              <w:t>(навести и корелацију: везе унутар предмета и са другим предметима)</w:t>
            </w:r>
          </w:p>
        </w:tc>
        <w:tc>
          <w:tcPr>
            <w:tcW w:w="1469" w:type="dxa"/>
            <w:vAlign w:val="center"/>
          </w:tcPr>
          <w:p w:rsidR="00E456C3" w:rsidRPr="008C33F3" w:rsidRDefault="00E456C3" w:rsidP="00F70F2D">
            <w:pPr>
              <w:ind w:left="-195" w:right="-195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Тип часа</w:t>
            </w:r>
          </w:p>
        </w:tc>
        <w:tc>
          <w:tcPr>
            <w:tcW w:w="1324" w:type="dxa"/>
            <w:vAlign w:val="center"/>
          </w:tcPr>
          <w:p w:rsidR="00E456C3" w:rsidRPr="008C33F3" w:rsidRDefault="00E456C3" w:rsidP="00F70F2D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Облик рада</w:t>
            </w:r>
          </w:p>
        </w:tc>
        <w:tc>
          <w:tcPr>
            <w:tcW w:w="1266" w:type="dxa"/>
            <w:vAlign w:val="center"/>
          </w:tcPr>
          <w:p w:rsidR="00E456C3" w:rsidRPr="008C33F3" w:rsidRDefault="00E456C3" w:rsidP="00F70F2D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Метод рада</w:t>
            </w:r>
          </w:p>
        </w:tc>
        <w:tc>
          <w:tcPr>
            <w:tcW w:w="1857" w:type="dxa"/>
            <w:vAlign w:val="center"/>
          </w:tcPr>
          <w:p w:rsidR="00E456C3" w:rsidRPr="008C33F3" w:rsidRDefault="00E456C3" w:rsidP="00F70F2D">
            <w:pPr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 xml:space="preserve">Место рада и </w:t>
            </w:r>
            <w:r w:rsidRPr="008C33F3">
              <w:rPr>
                <w:sz w:val="20"/>
                <w:szCs w:val="20"/>
                <w:lang w:val="sr-Cyrl-CS"/>
              </w:rPr>
              <w:br/>
              <w:t>наставна средства</w:t>
            </w:r>
          </w:p>
        </w:tc>
        <w:tc>
          <w:tcPr>
            <w:tcW w:w="1627" w:type="dxa"/>
            <w:vAlign w:val="center"/>
          </w:tcPr>
          <w:p w:rsidR="00E456C3" w:rsidRPr="008C33F3" w:rsidRDefault="00E456C3" w:rsidP="00F70F2D">
            <w:pPr>
              <w:ind w:right="157" w:firstLine="284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Иновације</w:t>
            </w:r>
          </w:p>
        </w:tc>
        <w:tc>
          <w:tcPr>
            <w:tcW w:w="2687" w:type="dxa"/>
            <w:vAlign w:val="center"/>
          </w:tcPr>
          <w:p w:rsidR="00E456C3" w:rsidRPr="008C33F3" w:rsidRDefault="00E456C3" w:rsidP="00F70F2D">
            <w:pPr>
              <w:ind w:firstLine="11"/>
              <w:jc w:val="center"/>
              <w:rPr>
                <w:sz w:val="20"/>
                <w:szCs w:val="20"/>
                <w:lang w:val="sr-Cyrl-CS"/>
              </w:rPr>
            </w:pPr>
            <w:r w:rsidRPr="008C33F3">
              <w:rPr>
                <w:sz w:val="20"/>
                <w:szCs w:val="20"/>
                <w:lang w:val="sr-Cyrl-CS"/>
              </w:rPr>
              <w:t>(Само)евалуација и корекција</w:t>
            </w:r>
          </w:p>
        </w:tc>
      </w:tr>
      <w:tr w:rsidR="00E456C3">
        <w:trPr>
          <w:trHeight w:val="764"/>
        </w:trPr>
        <w:tc>
          <w:tcPr>
            <w:tcW w:w="796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7.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4" w:type="dxa"/>
            <w:tcBorders>
              <w:bottom w:val="nil"/>
            </w:tcBorders>
            <w:vAlign w:val="center"/>
          </w:tcPr>
          <w:p w:rsidR="00E456C3" w:rsidRPr="00443FE3" w:rsidRDefault="00E456C3" w:rsidP="00DA155A">
            <w:pPr>
              <w:ind w:right="-156"/>
              <w:rPr>
                <w:lang w:val="de-DE"/>
              </w:rPr>
            </w:pPr>
            <w:r w:rsidRPr="00443FE3">
              <w:rPr>
                <w:highlight w:val="lightGray"/>
                <w:lang w:val="de-DE"/>
              </w:rPr>
              <w:t>Deutschlernen in den Ferien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>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24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sz w:val="18"/>
                <w:szCs w:val="18"/>
                <w:lang w:val="de-DE"/>
              </w:rPr>
              <w:t xml:space="preserve">TE / </w:t>
            </w:r>
            <w:r w:rsidRPr="007E5934">
              <w:rPr>
                <w:sz w:val="18"/>
                <w:szCs w:val="18"/>
                <w:lang w:val="sr-Cyrl-CS"/>
              </w:rPr>
              <w:t>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:rsidR="00E456C3" w:rsidRDefault="00E456C3" w:rsidP="00DA155A">
            <w:pPr>
              <w:ind w:right="-139"/>
            </w:pPr>
          </w:p>
        </w:tc>
      </w:tr>
      <w:tr w:rsidR="00E456C3">
        <w:trPr>
          <w:trHeight w:val="764"/>
        </w:trPr>
        <w:tc>
          <w:tcPr>
            <w:tcW w:w="796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de-DE"/>
              </w:rPr>
              <w:t>6</w:t>
            </w:r>
            <w:r>
              <w:rPr>
                <w:noProof/>
                <w:lang w:val="sr-Cyrl-CS"/>
              </w:rPr>
              <w:t>8.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4004" w:type="dxa"/>
            <w:tcBorders>
              <w:bottom w:val="nil"/>
            </w:tcBorders>
            <w:vAlign w:val="center"/>
          </w:tcPr>
          <w:p w:rsidR="00E456C3" w:rsidRPr="00443FE3" w:rsidRDefault="00E456C3" w:rsidP="00DA155A">
            <w:pPr>
              <w:ind w:right="-156"/>
              <w:rPr>
                <w:lang w:val="de-DE"/>
              </w:rPr>
            </w:pPr>
            <w:r w:rsidRPr="00443FE3">
              <w:rPr>
                <w:highlight w:val="lightGray"/>
                <w:lang w:val="de-DE"/>
              </w:rPr>
              <w:t>Tagesausflug nach Stuttgart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час обраде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TE / Д / М / А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уцбеник, радна свеска, табла,  ЦД плејер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:rsidR="00E456C3" w:rsidRDefault="00E456C3" w:rsidP="00DA155A">
            <w:pPr>
              <w:ind w:right="-139"/>
            </w:pPr>
          </w:p>
        </w:tc>
      </w:tr>
      <w:tr w:rsidR="00E456C3">
        <w:trPr>
          <w:trHeight w:val="764"/>
        </w:trPr>
        <w:tc>
          <w:tcPr>
            <w:tcW w:w="796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bottom w:val="nil"/>
            </w:tcBorders>
            <w:vAlign w:val="center"/>
          </w:tcPr>
          <w:p w:rsidR="00E456C3" w:rsidRPr="00AC5548" w:rsidRDefault="00E456C3" w:rsidP="00DA155A">
            <w:pPr>
              <w:ind w:right="-139"/>
              <w:rPr>
                <w:highlight w:val="lightGray"/>
              </w:rPr>
            </w:pPr>
            <w:r w:rsidRPr="00AC5548">
              <w:rPr>
                <w:highlight w:val="lightGray"/>
              </w:rPr>
              <w:t xml:space="preserve">69. </w:t>
            </w:r>
          </w:p>
        </w:tc>
        <w:tc>
          <w:tcPr>
            <w:tcW w:w="4004" w:type="dxa"/>
            <w:tcBorders>
              <w:bottom w:val="nil"/>
            </w:tcBorders>
            <w:vAlign w:val="center"/>
          </w:tcPr>
          <w:p w:rsidR="00E456C3" w:rsidRPr="00443FE3" w:rsidRDefault="00E456C3" w:rsidP="00DA155A">
            <w:pPr>
              <w:ind w:right="-156"/>
              <w:rPr>
                <w:highlight w:val="lightGray"/>
                <w:lang w:val="de-DE"/>
              </w:rPr>
            </w:pPr>
            <w:r w:rsidRPr="00443FE3">
              <w:rPr>
                <w:highlight w:val="lightGray"/>
                <w:lang w:val="de-DE"/>
              </w:rPr>
              <w:t>Haben oder sein?</w:t>
            </w:r>
          </w:p>
        </w:tc>
        <w:tc>
          <w:tcPr>
            <w:tcW w:w="1469" w:type="dxa"/>
            <w:tcBorders>
              <w:bottom w:val="nil"/>
            </w:tcBorders>
            <w:vAlign w:val="center"/>
          </w:tcPr>
          <w:p w:rsidR="00E456C3" w:rsidRPr="00C33E39" w:rsidRDefault="00E456C3" w:rsidP="00DA155A">
            <w:pPr>
              <w:ind w:right="-45"/>
              <w:rPr>
                <w:sz w:val="18"/>
                <w:szCs w:val="18"/>
                <w:lang w:val="de-DE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>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>Цд плејер,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bottom w:val="nil"/>
            </w:tcBorders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bottom w:val="nil"/>
            </w:tcBorders>
            <w:vAlign w:val="center"/>
          </w:tcPr>
          <w:p w:rsidR="00E456C3" w:rsidRPr="00A038BB" w:rsidRDefault="00E456C3" w:rsidP="00DA155A">
            <w:pPr>
              <w:ind w:right="-139"/>
            </w:pPr>
            <w:r>
              <w:t xml:space="preserve"> </w:t>
            </w:r>
          </w:p>
        </w:tc>
      </w:tr>
      <w:tr w:rsidR="00E456C3">
        <w:trPr>
          <w:trHeight w:val="765"/>
        </w:trPr>
        <w:tc>
          <w:tcPr>
            <w:tcW w:w="796" w:type="dxa"/>
            <w:tcBorders>
              <w:top w:val="nil"/>
              <w:bottom w:val="nil"/>
            </w:tcBorders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:rsidR="00E456C3" w:rsidRPr="00AC5548" w:rsidRDefault="00E456C3" w:rsidP="00DA155A">
            <w:pPr>
              <w:ind w:right="-139"/>
              <w:rPr>
                <w:highlight w:val="lightGray"/>
                <w:lang w:val="sr-Cyrl-CS"/>
              </w:rPr>
            </w:pPr>
            <w:r w:rsidRPr="00AC5548">
              <w:rPr>
                <w:highlight w:val="lightGray"/>
                <w:lang w:val="sr-Cyrl-CS"/>
              </w:rPr>
              <w:fldChar w:fldCharType="begin">
                <w:ffData>
                  <w:name w:val="Text9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Pr="00AC5548">
              <w:rPr>
                <w:highlight w:val="lightGray"/>
                <w:lang w:val="sr-Cyrl-CS"/>
              </w:rPr>
              <w:instrText xml:space="preserve"> FORMTEXT </w:instrText>
            </w:r>
            <w:r w:rsidRPr="00AC5548">
              <w:rPr>
                <w:highlight w:val="lightGray"/>
                <w:lang w:val="sr-Cyrl-CS"/>
              </w:rPr>
            </w:r>
            <w:r w:rsidRPr="00AC5548">
              <w:rPr>
                <w:highlight w:val="lightGray"/>
                <w:lang w:val="sr-Cyrl-CS"/>
              </w:rPr>
              <w:fldChar w:fldCharType="separate"/>
            </w:r>
            <w:r w:rsidRPr="00AC5548">
              <w:rPr>
                <w:noProof/>
                <w:highlight w:val="lightGray"/>
                <w:lang w:val="de-DE"/>
              </w:rPr>
              <w:t xml:space="preserve"> 70.      </w:t>
            </w:r>
            <w:r w:rsidRPr="00AC5548">
              <w:rPr>
                <w:highlight w:val="lightGray"/>
                <w:lang w:val="sr-Cyrl-CS"/>
              </w:rPr>
              <w:fldChar w:fldCharType="end"/>
            </w:r>
          </w:p>
        </w:tc>
        <w:tc>
          <w:tcPr>
            <w:tcW w:w="4004" w:type="dxa"/>
            <w:tcBorders>
              <w:top w:val="nil"/>
              <w:bottom w:val="nil"/>
            </w:tcBorders>
            <w:vAlign w:val="center"/>
          </w:tcPr>
          <w:p w:rsidR="00E456C3" w:rsidRPr="00443FE3" w:rsidRDefault="00E456C3" w:rsidP="00DA155A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Eine Postkarte schreiben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>вежбање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радна свеска,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top w:val="nil"/>
              <w:bottom w:val="nil"/>
            </w:tcBorders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top w:val="nil"/>
              <w:bottom w:val="nil"/>
            </w:tcBorders>
            <w:vAlign w:val="center"/>
          </w:tcPr>
          <w:p w:rsidR="00E456C3" w:rsidRPr="003C1AE3" w:rsidRDefault="00E456C3" w:rsidP="00DA155A">
            <w:pPr>
              <w:ind w:right="-139"/>
              <w:rPr>
                <w:lang w:val="sr-Cyrl-CS"/>
              </w:rPr>
            </w:pPr>
          </w:p>
        </w:tc>
      </w:tr>
      <w:tr w:rsidR="00E456C3">
        <w:trPr>
          <w:trHeight w:val="764"/>
        </w:trPr>
        <w:tc>
          <w:tcPr>
            <w:tcW w:w="796" w:type="dxa"/>
            <w:tcBorders>
              <w:top w:val="nil"/>
              <w:bottom w:val="nil"/>
            </w:tcBorders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top w:val="nil"/>
              <w:bottom w:val="nil"/>
            </w:tcBorders>
            <w:vAlign w:val="center"/>
          </w:tcPr>
          <w:p w:rsidR="00E456C3" w:rsidRPr="00AC5548" w:rsidRDefault="00E456C3" w:rsidP="00DA155A">
            <w:pPr>
              <w:ind w:right="-139"/>
              <w:rPr>
                <w:highlight w:val="lightGray"/>
                <w:lang w:val="de-DE"/>
              </w:rPr>
            </w:pPr>
            <w:r w:rsidRPr="00AC5548">
              <w:rPr>
                <w:highlight w:val="lightGray"/>
                <w:lang w:val="de-DE"/>
              </w:rPr>
              <w:t>71.</w:t>
            </w:r>
          </w:p>
        </w:tc>
        <w:tc>
          <w:tcPr>
            <w:tcW w:w="4004" w:type="dxa"/>
            <w:tcBorders>
              <w:top w:val="nil"/>
              <w:bottom w:val="nil"/>
            </w:tcBorders>
            <w:vAlign w:val="center"/>
          </w:tcPr>
          <w:p w:rsidR="00E456C3" w:rsidRPr="00443FE3" w:rsidRDefault="00E456C3" w:rsidP="00DA155A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Große Pause/ Sp</w:t>
            </w:r>
            <w:r w:rsidRPr="00443FE3">
              <w:rPr>
                <w:highlight w:val="lightGray"/>
                <w:lang w:val="de-DE"/>
              </w:rPr>
              <w:t>rech</w:t>
            </w:r>
            <w:r>
              <w:rPr>
                <w:highlight w:val="lightGray"/>
                <w:lang w:val="de-DE"/>
              </w:rPr>
              <w:t>en</w:t>
            </w:r>
          </w:p>
        </w:tc>
        <w:tc>
          <w:tcPr>
            <w:tcW w:w="1469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понављање 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324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top w:val="nil"/>
              <w:bottom w:val="nil"/>
            </w:tcBorders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</w:t>
            </w:r>
            <w:r>
              <w:rPr>
                <w:noProof/>
                <w:sz w:val="18"/>
                <w:szCs w:val="18"/>
                <w:lang w:val="sr-Cyrl-CS"/>
              </w:rPr>
              <w:t>картице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top w:val="nil"/>
              <w:bottom w:val="nil"/>
            </w:tcBorders>
            <w:vAlign w:val="center"/>
          </w:tcPr>
          <w:p w:rsidR="00E456C3" w:rsidRPr="003C1AE3" w:rsidRDefault="00E456C3" w:rsidP="00DA155A">
            <w:pPr>
              <w:ind w:right="-70"/>
              <w:rPr>
                <w:lang w:val="sr-Cyrl-CS"/>
              </w:rPr>
            </w:pPr>
            <w:r>
              <w:rPr>
                <w:sz w:val="16"/>
                <w:szCs w:val="16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>
              <w:rPr>
                <w:sz w:val="16"/>
                <w:szCs w:val="16"/>
                <w:lang w:val="sr-Cyrl-CS"/>
              </w:rPr>
              <w:instrText xml:space="preserve"> FORMTEXT </w:instrText>
            </w:r>
            <w:r>
              <w:rPr>
                <w:sz w:val="16"/>
                <w:szCs w:val="16"/>
                <w:lang w:val="sr-Cyrl-CS"/>
              </w:rPr>
            </w:r>
            <w:r>
              <w:rPr>
                <w:sz w:val="16"/>
                <w:szCs w:val="16"/>
                <w:lang w:val="sr-Cyrl-CS"/>
              </w:rPr>
              <w:fldChar w:fldCharType="separate"/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noProof/>
                <w:sz w:val="16"/>
                <w:szCs w:val="16"/>
                <w:lang w:val="sr-Cyrl-CS"/>
              </w:rPr>
              <w:t> </w:t>
            </w:r>
            <w:r>
              <w:rPr>
                <w:sz w:val="16"/>
                <w:szCs w:val="16"/>
                <w:lang w:val="sr-Cyrl-CS"/>
              </w:rPr>
              <w:fldChar w:fldCharType="end"/>
            </w:r>
          </w:p>
        </w:tc>
        <w:tc>
          <w:tcPr>
            <w:tcW w:w="2687" w:type="dxa"/>
            <w:tcBorders>
              <w:top w:val="nil"/>
              <w:bottom w:val="nil"/>
            </w:tcBorders>
            <w:vAlign w:val="center"/>
          </w:tcPr>
          <w:p w:rsidR="00E456C3" w:rsidRPr="00604895" w:rsidRDefault="00E456C3" w:rsidP="00DA155A">
            <w:pPr>
              <w:ind w:right="-139"/>
              <w:rPr>
                <w:lang w:val="de-DE"/>
              </w:rPr>
            </w:pPr>
          </w:p>
        </w:tc>
      </w:tr>
      <w:tr w:rsidR="00E456C3">
        <w:trPr>
          <w:trHeight w:val="765"/>
        </w:trPr>
        <w:tc>
          <w:tcPr>
            <w:tcW w:w="796" w:type="dxa"/>
            <w:tcBorders>
              <w:top w:val="nil"/>
            </w:tcBorders>
            <w:vAlign w:val="center"/>
          </w:tcPr>
          <w:p w:rsidR="00E456C3" w:rsidRPr="003C1AE3" w:rsidRDefault="00E456C3" w:rsidP="00DA155A">
            <w:pPr>
              <w:ind w:left="-142" w:right="-107" w:firstLine="142"/>
              <w:rPr>
                <w:lang w:val="sr-Cyrl-CS"/>
              </w:rPr>
            </w:pPr>
            <w:r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>
              <w:rPr>
                <w:lang w:val="sr-Cyrl-CS"/>
              </w:rPr>
              <w:instrText xml:space="preserve"> FORMTEXT </w:instrText>
            </w:r>
            <w:r>
              <w:rPr>
                <w:lang w:val="sr-Cyrl-CS"/>
              </w:rPr>
            </w:r>
            <w:r>
              <w:rPr>
                <w:lang w:val="sr-Cyrl-CS"/>
              </w:rPr>
              <w:fldChar w:fldCharType="separate"/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noProof/>
                <w:lang w:val="sr-Cyrl-CS"/>
              </w:rPr>
              <w:t> </w:t>
            </w:r>
            <w:r>
              <w:rPr>
                <w:lang w:val="sr-Cyrl-CS"/>
              </w:rPr>
              <w:fldChar w:fldCharType="end"/>
            </w:r>
          </w:p>
        </w:tc>
        <w:tc>
          <w:tcPr>
            <w:tcW w:w="670" w:type="dxa"/>
            <w:tcBorders>
              <w:top w:val="nil"/>
            </w:tcBorders>
            <w:vAlign w:val="center"/>
          </w:tcPr>
          <w:p w:rsidR="00E456C3" w:rsidRPr="00AC5548" w:rsidRDefault="00E456C3" w:rsidP="00DA155A">
            <w:pPr>
              <w:ind w:right="-139"/>
              <w:rPr>
                <w:highlight w:val="lightGray"/>
                <w:lang w:val="de-DE"/>
              </w:rPr>
            </w:pPr>
            <w:r w:rsidRPr="00AC5548">
              <w:rPr>
                <w:highlight w:val="lightGray"/>
                <w:lang w:val="de-DE"/>
              </w:rPr>
              <w:t>72.</w:t>
            </w:r>
          </w:p>
        </w:tc>
        <w:tc>
          <w:tcPr>
            <w:tcW w:w="4004" w:type="dxa"/>
            <w:tcBorders>
              <w:top w:val="nil"/>
            </w:tcBorders>
            <w:vAlign w:val="center"/>
          </w:tcPr>
          <w:p w:rsidR="00E456C3" w:rsidRPr="00443FE3" w:rsidRDefault="00E456C3" w:rsidP="00DA155A">
            <w:pPr>
              <w:ind w:right="-156"/>
              <w:rPr>
                <w:highlight w:val="lightGray"/>
                <w:lang w:val="de-DE"/>
              </w:rPr>
            </w:pPr>
            <w:r>
              <w:rPr>
                <w:highlight w:val="lightGray"/>
                <w:lang w:val="de-DE"/>
              </w:rPr>
              <w:t>Große Pause/ Wortschatz trainieren</w:t>
            </w:r>
          </w:p>
        </w:tc>
        <w:tc>
          <w:tcPr>
            <w:tcW w:w="1469" w:type="dxa"/>
            <w:tcBorders>
              <w:top w:val="nil"/>
            </w:tcBorders>
            <w:vAlign w:val="center"/>
          </w:tcPr>
          <w:p w:rsidR="00E456C3" w:rsidRPr="007E5934" w:rsidRDefault="00E456C3" w:rsidP="00DA155A">
            <w:pPr>
              <w:ind w:right="-45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>
              <w:rPr>
                <w:noProof/>
                <w:sz w:val="18"/>
                <w:szCs w:val="18"/>
                <w:lang w:val="sr-Cyrl-CS"/>
              </w:rPr>
              <w:t xml:space="preserve">понављање 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  <w:r w:rsidRPr="007E5934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324" w:type="dxa"/>
            <w:tcBorders>
              <w:top w:val="nil"/>
            </w:tcBorders>
            <w:vAlign w:val="center"/>
          </w:tcPr>
          <w:p w:rsidR="00E456C3" w:rsidRPr="007E5934" w:rsidRDefault="00E456C3" w:rsidP="00DA155A">
            <w:pPr>
              <w:ind w:right="-147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>комбиновани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266" w:type="dxa"/>
            <w:tcBorders>
              <w:top w:val="nil"/>
            </w:tcBorders>
            <w:vAlign w:val="center"/>
          </w:tcPr>
          <w:p w:rsidR="00E456C3" w:rsidRPr="007E5934" w:rsidRDefault="00E456C3" w:rsidP="00DA155A">
            <w:pPr>
              <w:ind w:right="-122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TE / Д / M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857" w:type="dxa"/>
            <w:tcBorders>
              <w:top w:val="nil"/>
            </w:tcBorders>
            <w:vAlign w:val="center"/>
          </w:tcPr>
          <w:p w:rsidR="00E456C3" w:rsidRPr="007E5934" w:rsidRDefault="00E456C3" w:rsidP="00DA155A">
            <w:pPr>
              <w:ind w:right="-149" w:firstLine="48"/>
              <w:rPr>
                <w:sz w:val="18"/>
                <w:szCs w:val="18"/>
                <w:lang w:val="sr-Cyrl-CS"/>
              </w:rPr>
            </w:pPr>
            <w:r w:rsidRPr="007E5934">
              <w:rPr>
                <w:sz w:val="18"/>
                <w:szCs w:val="18"/>
                <w:lang w:val="sr-Cyrl-CS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r w:rsidRPr="007E5934">
              <w:rPr>
                <w:sz w:val="18"/>
                <w:szCs w:val="18"/>
                <w:lang w:val="sr-Cyrl-CS"/>
              </w:rPr>
              <w:instrText xml:space="preserve"> FORMTEXT </w:instrText>
            </w:r>
            <w:r w:rsidRPr="007E5934">
              <w:rPr>
                <w:sz w:val="18"/>
                <w:szCs w:val="18"/>
                <w:lang w:val="sr-Cyrl-CS"/>
              </w:rPr>
            </w:r>
            <w:r w:rsidRPr="007E5934">
              <w:rPr>
                <w:sz w:val="18"/>
                <w:szCs w:val="18"/>
                <w:lang w:val="sr-Cyrl-CS"/>
              </w:rPr>
              <w:fldChar w:fldCharType="separate"/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уцбеник, </w:t>
            </w:r>
            <w:r>
              <w:rPr>
                <w:noProof/>
                <w:sz w:val="18"/>
                <w:szCs w:val="18"/>
                <w:lang w:val="sr-Cyrl-CS"/>
              </w:rPr>
              <w:t>картице</w:t>
            </w:r>
            <w:r w:rsidRPr="007E5934">
              <w:rPr>
                <w:noProof/>
                <w:sz w:val="18"/>
                <w:szCs w:val="18"/>
                <w:lang w:val="sr-Cyrl-CS"/>
              </w:rPr>
              <w:t xml:space="preserve">, табла, </w:t>
            </w:r>
            <w:r w:rsidRPr="007E5934">
              <w:rPr>
                <w:sz w:val="18"/>
                <w:szCs w:val="18"/>
                <w:lang w:val="sr-Cyrl-CS"/>
              </w:rPr>
              <w:fldChar w:fldCharType="end"/>
            </w:r>
          </w:p>
        </w:tc>
        <w:tc>
          <w:tcPr>
            <w:tcW w:w="1627" w:type="dxa"/>
            <w:tcBorders>
              <w:top w:val="nil"/>
            </w:tcBorders>
            <w:vAlign w:val="center"/>
          </w:tcPr>
          <w:p w:rsidR="00E456C3" w:rsidRDefault="00E456C3" w:rsidP="00DA155A">
            <w:pPr>
              <w:ind w:right="-70"/>
              <w:rPr>
                <w:sz w:val="16"/>
                <w:szCs w:val="16"/>
                <w:lang w:val="sr-Cyrl-CS"/>
              </w:rPr>
            </w:pPr>
          </w:p>
        </w:tc>
        <w:tc>
          <w:tcPr>
            <w:tcW w:w="2687" w:type="dxa"/>
            <w:tcBorders>
              <w:top w:val="nil"/>
            </w:tcBorders>
            <w:vAlign w:val="center"/>
          </w:tcPr>
          <w:p w:rsidR="00E456C3" w:rsidRPr="0041771C" w:rsidRDefault="00E456C3" w:rsidP="00DA155A">
            <w:pPr>
              <w:ind w:right="-139"/>
            </w:pPr>
          </w:p>
        </w:tc>
      </w:tr>
    </w:tbl>
    <w:p w:rsidR="00E456C3" w:rsidRDefault="00E456C3" w:rsidP="00DA155A">
      <w:pPr>
        <w:rPr>
          <w:sz w:val="36"/>
          <w:szCs w:val="36"/>
        </w:rPr>
      </w:pPr>
    </w:p>
    <w:p w:rsidR="00E456C3" w:rsidRDefault="00E456C3" w:rsidP="00DA155A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</w:p>
    <w:p w:rsidR="00E456C3" w:rsidRDefault="00E456C3" w:rsidP="00DA155A">
      <w:pPr>
        <w:rPr>
          <w:lang w:val="sr-Latn-CS"/>
        </w:rPr>
      </w:pPr>
    </w:p>
    <w:p w:rsidR="00E456C3" w:rsidRDefault="00E456C3" w:rsidP="00AB7C82">
      <w:pPr>
        <w:rPr>
          <w:lang w:val="sr-Latn-CS"/>
        </w:rPr>
      </w:pPr>
    </w:p>
    <w:p w:rsidR="00E456C3" w:rsidRPr="0041771C" w:rsidRDefault="00E456C3" w:rsidP="00AB7C82">
      <w:pPr>
        <w:tabs>
          <w:tab w:val="left" w:pos="4820"/>
          <w:tab w:val="left" w:pos="7371"/>
          <w:tab w:val="left" w:pos="8080"/>
          <w:tab w:val="left" w:pos="8931"/>
        </w:tabs>
        <w:spacing w:before="200"/>
        <w:ind w:firstLine="2880"/>
        <w:rPr>
          <w:lang w:val="sr-Latn-CS"/>
        </w:rPr>
      </w:pPr>
      <w:r>
        <w:rPr>
          <w:lang w:val="sr-Latn-CS"/>
        </w:rPr>
        <w:tab/>
      </w:r>
      <w:r>
        <w:rPr>
          <w:lang w:val="sr-Cyrl-CS"/>
        </w:rPr>
        <w:t>Датум предаје</w:t>
      </w:r>
      <w:r w:rsidRPr="007E5934">
        <w:rPr>
          <w:lang w:val="ru-RU"/>
        </w:rPr>
        <w:t xml:space="preserve">  </w:t>
      </w:r>
      <w:r w:rsidRPr="007E5934">
        <w:rPr>
          <w:lang w:val="ru-RU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  <w:r>
        <w:rPr>
          <w:lang w:val="sr-Cyrl-CS"/>
        </w:rPr>
        <w:tab/>
        <w:t>20</w:t>
      </w:r>
      <w:r w:rsidRPr="007E5934">
        <w:rPr>
          <w:lang w:val="ru-RU"/>
        </w:rPr>
        <w:t xml:space="preserve"> </w:t>
      </w:r>
      <w:r>
        <w:rPr>
          <w:lang w:val="sr-Cyrl-CS"/>
        </w:rPr>
        <w:fldChar w:fldCharType="begin">
          <w:ffData>
            <w:name w:val="Text7"/>
            <w:enabled/>
            <w:calcOnExit w:val="0"/>
            <w:textInput>
              <w:maxLength w:val="2"/>
            </w:textInput>
          </w:ffData>
        </w:fldChar>
      </w:r>
      <w:r>
        <w:rPr>
          <w:lang w:val="sr-Cyrl-CS"/>
        </w:rPr>
        <w:instrText xml:space="preserve"> FORMTEXT </w:instrText>
      </w:r>
      <w:r>
        <w:rPr>
          <w:lang w:val="sr-Cyrl-CS"/>
        </w:rPr>
      </w:r>
      <w:r>
        <w:rPr>
          <w:lang w:val="sr-Cyrl-CS"/>
        </w:rPr>
        <w:fldChar w:fldCharType="separate"/>
      </w:r>
      <w:r>
        <w:t> </w:t>
      </w:r>
      <w:r>
        <w:t> </w:t>
      </w:r>
      <w:r>
        <w:rPr>
          <w:lang w:val="sr-Cyrl-CS"/>
        </w:rPr>
        <w:fldChar w:fldCharType="end"/>
      </w:r>
      <w:r>
        <w:rPr>
          <w:lang w:val="sr-Cyrl-CS"/>
        </w:rPr>
        <w:tab/>
        <w:t>год.</w:t>
      </w:r>
      <w:r>
        <w:rPr>
          <w:lang w:val="sr-Cyrl-CS"/>
        </w:rPr>
        <w:tab/>
        <w:t>Предметни наставник</w:t>
      </w:r>
      <w:r w:rsidRPr="007E5934">
        <w:rPr>
          <w:lang w:val="ru-RU"/>
        </w:rPr>
        <w:t xml:space="preserve">   </w:t>
      </w:r>
      <w:r w:rsidRPr="007E5934">
        <w:rPr>
          <w:lang w:val="ru-RU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E5934">
        <w:rPr>
          <w:lang w:val="ru-RU"/>
        </w:rPr>
        <w:instrText xml:space="preserve"> </w:instrText>
      </w:r>
      <w:r>
        <w:instrText>FORMTEXT</w:instrText>
      </w:r>
      <w:r w:rsidRPr="007E5934">
        <w:rPr>
          <w:lang w:val="ru-RU"/>
        </w:rPr>
        <w:instrText xml:space="preserve"> </w:instrText>
      </w:r>
      <w:r w:rsidRPr="007E5934">
        <w:rPr>
          <w:lang w:val="ru-RU"/>
        </w:rPr>
      </w:r>
      <w:r w:rsidRPr="007E5934">
        <w:rPr>
          <w:lang w:val="ru-RU"/>
        </w:rP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 w:rsidRPr="007E5934">
        <w:rPr>
          <w:lang w:val="ru-RU"/>
        </w:rPr>
        <w:fldChar w:fldCharType="end"/>
      </w:r>
    </w:p>
    <w:p w:rsidR="00E456C3" w:rsidRPr="0041771C" w:rsidRDefault="00E456C3" w:rsidP="00AB7C82">
      <w:pPr>
        <w:rPr>
          <w:lang w:val="sr-Latn-CS"/>
        </w:rPr>
      </w:pPr>
    </w:p>
    <w:p w:rsidR="00E456C3" w:rsidRPr="00AB7C82" w:rsidRDefault="00E456C3" w:rsidP="00AB7C82">
      <w:pPr>
        <w:tabs>
          <w:tab w:val="left" w:pos="4673"/>
        </w:tabs>
        <w:rPr>
          <w:lang w:val="sr-Latn-CS"/>
        </w:rPr>
      </w:pPr>
    </w:p>
    <w:sectPr w:rsidR="00E456C3" w:rsidRPr="00AB7C82" w:rsidSect="00E53D35">
      <w:pgSz w:w="16840" w:h="11907" w:orient="landscape" w:code="9"/>
      <w:pgMar w:top="397" w:right="680" w:bottom="397" w:left="45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20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5F37"/>
    <w:rsid w:val="0001076C"/>
    <w:rsid w:val="00032BF5"/>
    <w:rsid w:val="00041DB2"/>
    <w:rsid w:val="000442CB"/>
    <w:rsid w:val="00055832"/>
    <w:rsid w:val="000657D6"/>
    <w:rsid w:val="000810E2"/>
    <w:rsid w:val="00095D03"/>
    <w:rsid w:val="000C044F"/>
    <w:rsid w:val="00115417"/>
    <w:rsid w:val="00116BD0"/>
    <w:rsid w:val="00163993"/>
    <w:rsid w:val="001C1F90"/>
    <w:rsid w:val="001D493F"/>
    <w:rsid w:val="00227293"/>
    <w:rsid w:val="00230FAE"/>
    <w:rsid w:val="00250C2D"/>
    <w:rsid w:val="002A30C4"/>
    <w:rsid w:val="002D60BE"/>
    <w:rsid w:val="0032332B"/>
    <w:rsid w:val="00332194"/>
    <w:rsid w:val="003466C2"/>
    <w:rsid w:val="0035137A"/>
    <w:rsid w:val="00382F1C"/>
    <w:rsid w:val="0038458D"/>
    <w:rsid w:val="003A02AB"/>
    <w:rsid w:val="003A7F22"/>
    <w:rsid w:val="003C1AE3"/>
    <w:rsid w:val="003D54F1"/>
    <w:rsid w:val="003D5625"/>
    <w:rsid w:val="003E2402"/>
    <w:rsid w:val="003E5CC8"/>
    <w:rsid w:val="004048A0"/>
    <w:rsid w:val="0041771C"/>
    <w:rsid w:val="004324CD"/>
    <w:rsid w:val="004408DF"/>
    <w:rsid w:val="00443FE3"/>
    <w:rsid w:val="00484435"/>
    <w:rsid w:val="00495086"/>
    <w:rsid w:val="00552DA5"/>
    <w:rsid w:val="005701A6"/>
    <w:rsid w:val="00590846"/>
    <w:rsid w:val="005C16F0"/>
    <w:rsid w:val="005E3A29"/>
    <w:rsid w:val="005F3340"/>
    <w:rsid w:val="005F64C8"/>
    <w:rsid w:val="00604895"/>
    <w:rsid w:val="006061E4"/>
    <w:rsid w:val="0061171E"/>
    <w:rsid w:val="00627577"/>
    <w:rsid w:val="00637CBD"/>
    <w:rsid w:val="006524FE"/>
    <w:rsid w:val="00664E4F"/>
    <w:rsid w:val="006C16AD"/>
    <w:rsid w:val="006E05B9"/>
    <w:rsid w:val="006E7D4F"/>
    <w:rsid w:val="006F1EC6"/>
    <w:rsid w:val="006F3AF6"/>
    <w:rsid w:val="006F4B89"/>
    <w:rsid w:val="006F5194"/>
    <w:rsid w:val="0070520E"/>
    <w:rsid w:val="00737DE1"/>
    <w:rsid w:val="00762037"/>
    <w:rsid w:val="00774709"/>
    <w:rsid w:val="00792ECF"/>
    <w:rsid w:val="007B2B2C"/>
    <w:rsid w:val="007E5934"/>
    <w:rsid w:val="007F4F5F"/>
    <w:rsid w:val="008101AF"/>
    <w:rsid w:val="00811858"/>
    <w:rsid w:val="00817730"/>
    <w:rsid w:val="00823410"/>
    <w:rsid w:val="00844F44"/>
    <w:rsid w:val="00867EDD"/>
    <w:rsid w:val="008919C4"/>
    <w:rsid w:val="008B5F7A"/>
    <w:rsid w:val="008C33F3"/>
    <w:rsid w:val="008E6AE6"/>
    <w:rsid w:val="008F20C8"/>
    <w:rsid w:val="009427CA"/>
    <w:rsid w:val="009443B9"/>
    <w:rsid w:val="00946E9F"/>
    <w:rsid w:val="00973FD6"/>
    <w:rsid w:val="009748C2"/>
    <w:rsid w:val="00991DFC"/>
    <w:rsid w:val="009D3246"/>
    <w:rsid w:val="00A037F5"/>
    <w:rsid w:val="00A038BB"/>
    <w:rsid w:val="00A05F37"/>
    <w:rsid w:val="00A100AB"/>
    <w:rsid w:val="00A120E6"/>
    <w:rsid w:val="00A222BF"/>
    <w:rsid w:val="00A44986"/>
    <w:rsid w:val="00A56027"/>
    <w:rsid w:val="00A72689"/>
    <w:rsid w:val="00AA3F1E"/>
    <w:rsid w:val="00AB7C82"/>
    <w:rsid w:val="00AC054C"/>
    <w:rsid w:val="00AC5548"/>
    <w:rsid w:val="00AD7534"/>
    <w:rsid w:val="00AE026F"/>
    <w:rsid w:val="00B44EE0"/>
    <w:rsid w:val="00B465D7"/>
    <w:rsid w:val="00B606E3"/>
    <w:rsid w:val="00B6638B"/>
    <w:rsid w:val="00BA3BEB"/>
    <w:rsid w:val="00C12D04"/>
    <w:rsid w:val="00C33E39"/>
    <w:rsid w:val="00C474D6"/>
    <w:rsid w:val="00C47AE5"/>
    <w:rsid w:val="00C53479"/>
    <w:rsid w:val="00C67E1C"/>
    <w:rsid w:val="00C77787"/>
    <w:rsid w:val="00C8726A"/>
    <w:rsid w:val="00CC44CE"/>
    <w:rsid w:val="00D22363"/>
    <w:rsid w:val="00D26E27"/>
    <w:rsid w:val="00D74A5B"/>
    <w:rsid w:val="00D77811"/>
    <w:rsid w:val="00D85EBD"/>
    <w:rsid w:val="00D92907"/>
    <w:rsid w:val="00DA155A"/>
    <w:rsid w:val="00DA423F"/>
    <w:rsid w:val="00E16A98"/>
    <w:rsid w:val="00E203B8"/>
    <w:rsid w:val="00E275D5"/>
    <w:rsid w:val="00E456C3"/>
    <w:rsid w:val="00E53D35"/>
    <w:rsid w:val="00E91A38"/>
    <w:rsid w:val="00EA362F"/>
    <w:rsid w:val="00EE6F4D"/>
    <w:rsid w:val="00F32B96"/>
    <w:rsid w:val="00F70F2D"/>
    <w:rsid w:val="00FA098E"/>
    <w:rsid w:val="00FA3A08"/>
    <w:rsid w:val="00FA5C06"/>
    <w:rsid w:val="00FB078F"/>
    <w:rsid w:val="00FB42D1"/>
    <w:rsid w:val="00FC49D2"/>
    <w:rsid w:val="00FE6370"/>
    <w:rsid w:val="00FE6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sr-Latn-CS" w:eastAsia="sr-Latn-C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5F37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643</TotalTime>
  <Pages>10</Pages>
  <Words>3397</Words>
  <Characters>19368</Characters>
  <Application>Microsoft Office Outlook</Application>
  <DocSecurity>0</DocSecurity>
  <Lines>0</Lines>
  <Paragraphs>0</Paragraphs>
  <ScaleCrop>false</ScaleCrop>
  <Company>Default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 Misak</dc:creator>
  <cp:keywords/>
  <dc:description/>
  <cp:lastModifiedBy>PC</cp:lastModifiedBy>
  <cp:revision>63</cp:revision>
  <dcterms:created xsi:type="dcterms:W3CDTF">2013-05-22T11:58:00Z</dcterms:created>
  <dcterms:modified xsi:type="dcterms:W3CDTF">2014-07-28T19:16:00Z</dcterms:modified>
</cp:coreProperties>
</file>